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7C057" w14:textId="134AA992" w:rsidR="00334D3F" w:rsidRPr="00AD2378" w:rsidRDefault="00334D3F" w:rsidP="00334D3F">
      <w:pPr>
        <w:pStyle w:val="Header"/>
        <w:rPr>
          <w:rFonts w:cs="Arial"/>
          <w:bCs/>
          <w:i/>
          <w:noProof w:val="0"/>
          <w:sz w:val="28"/>
          <w:szCs w:val="28"/>
        </w:rPr>
      </w:pPr>
      <w:r w:rsidRPr="00AD2378">
        <w:rPr>
          <w:rFonts w:cs="Arial"/>
          <w:bCs/>
          <w:noProof w:val="0"/>
          <w:sz w:val="24"/>
        </w:rPr>
        <w:t>3GPP TSG RAN WG6 meeting #1</w:t>
      </w:r>
      <w:r>
        <w:rPr>
          <w:rFonts w:cs="Arial"/>
          <w:bCs/>
          <w:noProof w:val="0"/>
          <w:sz w:val="24"/>
        </w:rPr>
        <w:t>3</w:t>
      </w:r>
      <w:r w:rsidRPr="00AD2378">
        <w:rPr>
          <w:rFonts w:cs="Arial"/>
          <w:bCs/>
          <w:noProof w:val="0"/>
          <w:sz w:val="24"/>
        </w:rPr>
        <w:tab/>
      </w:r>
      <w:r w:rsidRPr="00AD2378">
        <w:rPr>
          <w:rFonts w:cs="Arial"/>
          <w:bCs/>
          <w:noProof w:val="0"/>
          <w:sz w:val="24"/>
        </w:rPr>
        <w:tab/>
      </w:r>
      <w:r w:rsidRPr="00AD2378">
        <w:rPr>
          <w:rFonts w:cs="Arial"/>
          <w:bCs/>
          <w:noProof w:val="0"/>
          <w:sz w:val="24"/>
        </w:rPr>
        <w:tab/>
        <w:t xml:space="preserve">                                 </w:t>
      </w:r>
      <w:r>
        <w:rPr>
          <w:rFonts w:cs="Arial"/>
          <w:bCs/>
          <w:noProof w:val="0"/>
          <w:sz w:val="24"/>
        </w:rPr>
        <w:t xml:space="preserve">      </w:t>
      </w:r>
      <w:r w:rsidRPr="0091297C">
        <w:rPr>
          <w:rFonts w:cs="Arial"/>
          <w:bCs/>
          <w:i/>
          <w:noProof w:val="0"/>
          <w:sz w:val="28"/>
          <w:szCs w:val="28"/>
        </w:rPr>
        <w:t>R6-1900</w:t>
      </w:r>
      <w:r w:rsidR="0091297C" w:rsidRPr="0091297C">
        <w:rPr>
          <w:rFonts w:cs="Arial"/>
          <w:bCs/>
          <w:i/>
          <w:noProof w:val="0"/>
          <w:sz w:val="28"/>
          <w:szCs w:val="28"/>
        </w:rPr>
        <w:t>67</w:t>
      </w:r>
    </w:p>
    <w:p w14:paraId="4C5AB786" w14:textId="526A695C" w:rsidR="00334D3F" w:rsidRPr="00AD2378" w:rsidRDefault="00334D3F" w:rsidP="00334D3F">
      <w:pPr>
        <w:pStyle w:val="CRCoverPage"/>
        <w:outlineLvl w:val="0"/>
        <w:rPr>
          <w:b/>
          <w:noProof/>
          <w:sz w:val="24"/>
        </w:rPr>
      </w:pPr>
      <w:r w:rsidRPr="00AD2378">
        <w:rPr>
          <w:b/>
          <w:noProof/>
          <w:sz w:val="24"/>
        </w:rPr>
        <w:t>Electronic Agreement Meeting (</w:t>
      </w:r>
      <w:r>
        <w:rPr>
          <w:b/>
          <w:noProof/>
          <w:sz w:val="24"/>
        </w:rPr>
        <w:t>1</w:t>
      </w:r>
      <w:r w:rsidRPr="00AD2378">
        <w:rPr>
          <w:b/>
          <w:noProof/>
          <w:sz w:val="24"/>
        </w:rPr>
        <w:t xml:space="preserve">5 </w:t>
      </w:r>
      <w:r>
        <w:rPr>
          <w:b/>
          <w:noProof/>
          <w:sz w:val="24"/>
        </w:rPr>
        <w:t>July</w:t>
      </w:r>
      <w:r w:rsidRPr="00AD237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8</w:t>
      </w:r>
      <w:r w:rsidRPr="00AD2378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Pr="00AD2378">
        <w:rPr>
          <w:b/>
          <w:noProof/>
          <w:sz w:val="24"/>
        </w:rPr>
        <w:t>, 2019)</w:t>
      </w:r>
    </w:p>
    <w:p w14:paraId="154F7054" w14:textId="77777777" w:rsidR="00595F81" w:rsidRDefault="00595F81" w:rsidP="00BF7EA2">
      <w:pPr>
        <w:pStyle w:val="Header"/>
        <w:tabs>
          <w:tab w:val="left" w:pos="7230"/>
        </w:tabs>
        <w:rPr>
          <w:rFonts w:cs="Arial"/>
          <w:bCs/>
          <w:noProof w:val="0"/>
          <w:sz w:val="24"/>
          <w:lang w:val="en-GB" w:eastAsia="ja-JP"/>
        </w:rPr>
      </w:pPr>
    </w:p>
    <w:p w14:paraId="76B2D54A" w14:textId="5E88A8AB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595F81">
        <w:rPr>
          <w:rFonts w:eastAsia="MS Mincho" w:cs="Arial"/>
          <w:b/>
          <w:bCs/>
          <w:sz w:val="24"/>
        </w:rPr>
        <w:t>11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7414BE38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595F81">
        <w:rPr>
          <w:rFonts w:eastAsia="MS Mincho" w:cs="Arial"/>
          <w:b/>
          <w:bCs/>
          <w:sz w:val="24"/>
        </w:rPr>
        <w:t>Proposed Dates for RAN6 Meetings in 20</w:t>
      </w:r>
      <w:r w:rsidR="00334D3F">
        <w:rPr>
          <w:rFonts w:eastAsia="MS Mincho" w:cs="Arial"/>
          <w:b/>
          <w:bCs/>
          <w:sz w:val="24"/>
        </w:rPr>
        <w:t>20 and 2021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60A2BDE6" w14:textId="4ABCBB5C" w:rsidR="00595F81" w:rsidRPr="00595F81" w:rsidRDefault="00D208D0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TSG RAN </w:t>
      </w:r>
      <w:r w:rsidR="00595F81">
        <w:rPr>
          <w:rFonts w:ascii="Arial" w:hAnsi="Arial" w:cs="Arial"/>
          <w:lang w:eastAsia="zh-CN"/>
        </w:rPr>
        <w:t>Plenary #81 the proposal to move to RAN6 electronic agreement meetings [1] was endorsed.</w:t>
      </w:r>
      <w:r w:rsidR="002A16EE">
        <w:rPr>
          <w:rFonts w:ascii="Arial" w:hAnsi="Arial" w:cs="Arial"/>
          <w:lang w:eastAsia="zh-CN"/>
        </w:rPr>
        <w:t xml:space="preserve"> </w:t>
      </w:r>
      <w:r w:rsidR="00334D3F">
        <w:rPr>
          <w:rFonts w:ascii="Arial" w:hAnsi="Arial" w:cs="Arial"/>
          <w:lang w:eastAsia="zh-CN"/>
        </w:rPr>
        <w:t xml:space="preserve">RAN6 meeting dates for 2019 were agreed in [2]. Similarly, </w:t>
      </w:r>
      <w:r w:rsidR="00595F81">
        <w:rPr>
          <w:rFonts w:ascii="Arial" w:hAnsi="Arial" w:cs="Arial"/>
          <w:lang w:eastAsia="zh-CN"/>
        </w:rPr>
        <w:t xml:space="preserve">RAN6 meeting dates </w:t>
      </w:r>
      <w:r w:rsidR="00334D3F">
        <w:rPr>
          <w:rFonts w:ascii="Arial" w:hAnsi="Arial" w:cs="Arial"/>
          <w:lang w:eastAsia="zh-CN"/>
        </w:rPr>
        <w:t xml:space="preserve">need to be defined for 2020 and 2021. </w:t>
      </w:r>
      <w:r w:rsidR="002A16EE">
        <w:rPr>
          <w:rFonts w:ascii="Arial" w:hAnsi="Arial" w:cs="Arial"/>
          <w:lang w:eastAsia="zh-CN"/>
        </w:rPr>
        <w:t>T</w:t>
      </w:r>
      <w:r w:rsidR="00595F81">
        <w:rPr>
          <w:rFonts w:ascii="Arial" w:hAnsi="Arial" w:cs="Arial"/>
          <w:lang w:eastAsia="zh-CN"/>
        </w:rPr>
        <w:t xml:space="preserve">his contribution </w:t>
      </w:r>
      <w:r w:rsidR="002A16EE">
        <w:rPr>
          <w:rFonts w:ascii="Arial" w:hAnsi="Arial" w:cs="Arial"/>
          <w:lang w:eastAsia="zh-CN"/>
        </w:rPr>
        <w:t xml:space="preserve">lists </w:t>
      </w:r>
      <w:r w:rsidR="00595F81">
        <w:rPr>
          <w:rFonts w:ascii="Arial" w:hAnsi="Arial" w:cs="Arial"/>
          <w:lang w:eastAsia="zh-CN"/>
        </w:rPr>
        <w:t>the proposed RAN6 meeting dates in section 2 for agreement.</w:t>
      </w:r>
    </w:p>
    <w:p w14:paraId="5BCA6641" w14:textId="79AF8246" w:rsidR="009C7377" w:rsidRPr="00961761" w:rsidRDefault="00595F81" w:rsidP="009C7377">
      <w:pPr>
        <w:pStyle w:val="Heading1"/>
      </w:pPr>
      <w:r>
        <w:t>2</w:t>
      </w:r>
      <w:r>
        <w:tab/>
        <w:t>Proposed RAN6 meeting dates in 20</w:t>
      </w:r>
      <w:r w:rsidR="00334D3F">
        <w:t>20 and 2021</w:t>
      </w:r>
    </w:p>
    <w:p w14:paraId="7B322066" w14:textId="3AD3684B" w:rsidR="00775600" w:rsidRDefault="007A1A21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Four meetings are proposed for 2020. </w:t>
      </w:r>
      <w:r w:rsidR="00595F81">
        <w:rPr>
          <w:rFonts w:ascii="Arial" w:hAnsi="Arial" w:cs="Arial"/>
          <w:lang w:eastAsia="zh-CN"/>
        </w:rPr>
        <w:t>T</w:t>
      </w:r>
      <w:r w:rsidR="00802921">
        <w:rPr>
          <w:rFonts w:ascii="Arial" w:hAnsi="Arial" w:cs="Arial"/>
          <w:lang w:eastAsia="zh-CN"/>
        </w:rPr>
        <w:t xml:space="preserve">he </w:t>
      </w:r>
      <w:r w:rsidR="00595F81">
        <w:rPr>
          <w:rFonts w:ascii="Arial" w:hAnsi="Arial" w:cs="Arial"/>
          <w:lang w:eastAsia="zh-CN"/>
        </w:rPr>
        <w:t xml:space="preserve">proposed </w:t>
      </w:r>
      <w:r w:rsidR="00802921">
        <w:rPr>
          <w:rFonts w:ascii="Arial" w:hAnsi="Arial" w:cs="Arial"/>
          <w:lang w:eastAsia="zh-CN"/>
        </w:rPr>
        <w:t>meeting</w:t>
      </w:r>
      <w:r w:rsidR="004E7B33">
        <w:rPr>
          <w:rFonts w:ascii="Arial" w:hAnsi="Arial" w:cs="Arial"/>
          <w:lang w:eastAsia="zh-CN"/>
        </w:rPr>
        <w:t xml:space="preserve"> </w:t>
      </w:r>
      <w:r w:rsidR="00595F81">
        <w:rPr>
          <w:rFonts w:ascii="Arial" w:hAnsi="Arial" w:cs="Arial"/>
          <w:lang w:eastAsia="zh-CN"/>
        </w:rPr>
        <w:t>dates are</w:t>
      </w:r>
      <w:r w:rsidR="004E7B33">
        <w:rPr>
          <w:rFonts w:ascii="Arial" w:hAnsi="Arial" w:cs="Arial"/>
          <w:lang w:eastAsia="zh-CN"/>
        </w:rPr>
        <w:t xml:space="preserve"> shown in Table 1</w:t>
      </w:r>
      <w:r w:rsidR="00802921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6232"/>
        <w:gridCol w:w="3544"/>
      </w:tblGrid>
      <w:tr w:rsidR="00FE3FA2" w:rsidRPr="00D01E14" w14:paraId="521C8A93" w14:textId="77777777" w:rsidTr="00FE3FA2">
        <w:tc>
          <w:tcPr>
            <w:tcW w:w="6232" w:type="dxa"/>
            <w:shd w:val="clear" w:color="auto" w:fill="D9D9D9" w:themeFill="background1" w:themeFillShade="D9"/>
          </w:tcPr>
          <w:p w14:paraId="42241C9C" w14:textId="456C885F" w:rsidR="00595F81" w:rsidRPr="00595F81" w:rsidRDefault="00595F81" w:rsidP="00595F81">
            <w:pPr>
              <w:spacing w:after="60" w:line="228" w:lineRule="auto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 Electronic Agreement meeting</w:t>
            </w:r>
            <w:r w:rsidR="00EE2E75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7E6A611D" w14:textId="240534C8" w:rsidR="00595F81" w:rsidRPr="00595F81" w:rsidRDefault="00595F81" w:rsidP="00595F81">
            <w:pPr>
              <w:spacing w:after="60" w:line="228" w:lineRule="auto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 WG meeting weeks</w:t>
            </w:r>
          </w:p>
        </w:tc>
      </w:tr>
      <w:tr w:rsidR="00FE3FA2" w:rsidRPr="00D01E14" w14:paraId="3F30E680" w14:textId="77777777" w:rsidTr="007A1A21">
        <w:tc>
          <w:tcPr>
            <w:tcW w:w="6232" w:type="dxa"/>
            <w:shd w:val="clear" w:color="auto" w:fill="FFFF99"/>
          </w:tcPr>
          <w:p w14:paraId="499B576D" w14:textId="2DB4B4A4" w:rsidR="00EE2E75" w:rsidRDefault="00EE2E75" w:rsidP="00595F81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#15:</w:t>
            </w:r>
          </w:p>
          <w:p w14:paraId="0BB4BD9D" w14:textId="6775C7D0" w:rsidR="00797EBC" w:rsidRDefault="00A212F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797EBC" w:rsidRPr="00797EBC">
              <w:rPr>
                <w:rFonts w:ascii="Arial" w:hAnsi="Arial" w:cs="Arial"/>
                <w:vertAlign w:val="superscript"/>
              </w:rPr>
              <w:t>th</w:t>
            </w:r>
            <w:r w:rsidR="00797EBC">
              <w:rPr>
                <w:rFonts w:ascii="Arial" w:hAnsi="Arial" w:cs="Arial"/>
              </w:rPr>
              <w:t xml:space="preserve"> Jan: incoming preferred LS arrival, last</w:t>
            </w:r>
            <w:r w:rsidR="006E1343">
              <w:rPr>
                <w:rFonts w:ascii="Arial" w:hAnsi="Arial" w:cs="Arial"/>
              </w:rPr>
              <w:t xml:space="preserve"> arrival</w:t>
            </w:r>
            <w:r w:rsidR="00797EBC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31</w:t>
            </w:r>
            <w:r w:rsidR="00797EBC" w:rsidRPr="00797EBC">
              <w:rPr>
                <w:rFonts w:ascii="Arial" w:hAnsi="Arial" w:cs="Arial"/>
                <w:vertAlign w:val="superscript"/>
              </w:rPr>
              <w:t>st</w:t>
            </w:r>
            <w:r w:rsidR="00797EB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Jan</w:t>
            </w:r>
            <w:r w:rsidR="00797EBC">
              <w:rPr>
                <w:rFonts w:ascii="Arial" w:hAnsi="Arial" w:cs="Arial"/>
              </w:rPr>
              <w:t>uary</w:t>
            </w:r>
          </w:p>
          <w:p w14:paraId="2BFCF8C1" w14:textId="3B0B49CB" w:rsidR="00595F81" w:rsidRPr="00595F81" w:rsidRDefault="00A212F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FE1806">
              <w:rPr>
                <w:rFonts w:ascii="Arial" w:hAnsi="Arial" w:cs="Arial"/>
              </w:rPr>
              <w:t xml:space="preserve"> Jan – 2</w:t>
            </w:r>
            <w:r w:rsidR="00334D3F">
              <w:rPr>
                <w:rFonts w:ascii="Arial" w:hAnsi="Arial" w:cs="Arial"/>
              </w:rPr>
              <w:t>4</w:t>
            </w:r>
            <w:r w:rsidR="00595F81" w:rsidRPr="00595F81">
              <w:rPr>
                <w:rFonts w:ascii="Arial" w:hAnsi="Arial" w:cs="Arial"/>
                <w:vertAlign w:val="superscript"/>
              </w:rPr>
              <w:t>t</w:t>
            </w:r>
            <w:r w:rsidR="00FE1806">
              <w:rPr>
                <w:rFonts w:ascii="Arial" w:hAnsi="Arial" w:cs="Arial"/>
                <w:vertAlign w:val="superscript"/>
              </w:rPr>
              <w:t>h</w:t>
            </w:r>
            <w:r w:rsidR="00FE1806">
              <w:rPr>
                <w:rFonts w:ascii="Arial" w:hAnsi="Arial" w:cs="Arial"/>
              </w:rPr>
              <w:t xml:space="preserve"> Jan</w:t>
            </w:r>
            <w:r w:rsidR="00595F81" w:rsidRPr="00595F81">
              <w:rPr>
                <w:rFonts w:ascii="Arial" w:hAnsi="Arial" w:cs="Arial"/>
              </w:rPr>
              <w:t>, 21.00 CET: submission period (new Tdocs)</w:t>
            </w:r>
          </w:p>
          <w:p w14:paraId="22DFC54E" w14:textId="5C4164B4" w:rsidR="00595F81" w:rsidRPr="00595F81" w:rsidRDefault="00A212F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FE1806">
              <w:rPr>
                <w:rFonts w:ascii="Arial" w:hAnsi="Arial" w:cs="Arial"/>
              </w:rPr>
              <w:t xml:space="preserve"> Jan – </w:t>
            </w:r>
            <w:r>
              <w:rPr>
                <w:rFonts w:ascii="Arial" w:hAnsi="Arial" w:cs="Arial"/>
              </w:rPr>
              <w:t>31</w:t>
            </w:r>
            <w:r>
              <w:rPr>
                <w:rFonts w:ascii="Arial" w:hAnsi="Arial" w:cs="Arial"/>
                <w:vertAlign w:val="superscript"/>
              </w:rPr>
              <w:t>st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Jan</w:t>
            </w:r>
            <w:r w:rsidR="00595F81" w:rsidRPr="00595F81">
              <w:rPr>
                <w:rFonts w:ascii="Arial" w:hAnsi="Arial" w:cs="Arial"/>
              </w:rPr>
              <w:t>, 21.00 CET: submission period (revisions)</w:t>
            </w:r>
          </w:p>
          <w:p w14:paraId="7DA0F5DB" w14:textId="1420C656" w:rsidR="00595F81" w:rsidRPr="00595F81" w:rsidRDefault="00A212FC" w:rsidP="00595F81">
            <w:pPr>
              <w:spacing w:after="60"/>
              <w:rPr>
                <w:rFonts w:ascii="Arial" w:hAnsi="Arial" w:cs="Arial"/>
              </w:rPr>
            </w:pPr>
            <w:r w:rsidRPr="00A212FC">
              <w:rPr>
                <w:rFonts w:ascii="Arial" w:hAnsi="Arial" w:cs="Arial"/>
              </w:rPr>
              <w:t>20</w:t>
            </w:r>
            <w:r w:rsidR="00FE1806" w:rsidRPr="00FE1806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 w:rsidR="00FE1806">
              <w:rPr>
                <w:rFonts w:ascii="Arial" w:hAnsi="Arial" w:cs="Arial"/>
              </w:rPr>
              <w:t xml:space="preserve"> Jan – </w:t>
            </w:r>
            <w:r>
              <w:rPr>
                <w:rFonts w:ascii="Arial" w:hAnsi="Arial" w:cs="Arial"/>
              </w:rPr>
              <w:t>3</w:t>
            </w:r>
            <w:r w:rsidR="00FE1806">
              <w:rPr>
                <w:rFonts w:ascii="Arial" w:hAnsi="Arial" w:cs="Arial"/>
              </w:rPr>
              <w:t>1</w:t>
            </w:r>
            <w:r w:rsidR="00FE1806">
              <w:rPr>
                <w:rFonts w:ascii="Arial" w:hAnsi="Arial" w:cs="Arial"/>
                <w:vertAlign w:val="superscript"/>
              </w:rPr>
              <w:t>st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Jan</w:t>
            </w:r>
            <w:r w:rsidR="00595F81" w:rsidRPr="00595F81">
              <w:rPr>
                <w:rFonts w:ascii="Arial" w:hAnsi="Arial" w:cs="Arial"/>
              </w:rPr>
              <w:t>, 21.00 CET: commenting period</w:t>
            </w:r>
          </w:p>
          <w:p w14:paraId="2304DF6D" w14:textId="1A1ECD38" w:rsidR="00595F81" w:rsidRPr="00595F81" w:rsidRDefault="00FE3FA2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Mon, </w:t>
            </w:r>
            <w:r w:rsidR="00A212FC">
              <w:rPr>
                <w:rFonts w:ascii="Arial" w:hAnsi="Arial" w:cs="Arial"/>
                <w:b/>
              </w:rPr>
              <w:t>3</w:t>
            </w:r>
            <w:r w:rsidR="00595F81" w:rsidRPr="00595F81">
              <w:rPr>
                <w:rFonts w:ascii="Arial" w:hAnsi="Arial" w:cs="Arial"/>
                <w:b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  <w:b/>
              </w:rPr>
              <w:t xml:space="preserve"> Feb 16.00 CET: RAN6 #1</w:t>
            </w:r>
            <w:r w:rsidR="00B66FFE">
              <w:rPr>
                <w:rFonts w:ascii="Arial" w:hAnsi="Arial" w:cs="Arial"/>
                <w:b/>
              </w:rPr>
              <w:t>5</w:t>
            </w:r>
            <w:r w:rsidR="00595F81" w:rsidRPr="00595F81">
              <w:rPr>
                <w:rFonts w:ascii="Arial" w:hAnsi="Arial" w:cs="Arial"/>
                <w:b/>
              </w:rPr>
              <w:t xml:space="preserve"> Decision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r w:rsidR="00595F81" w:rsidRPr="00595F81">
              <w:rPr>
                <w:rFonts w:ascii="Arial" w:hAnsi="Arial" w:cs="Arial"/>
                <w:b/>
              </w:rPr>
              <w:t>Teleconference</w:t>
            </w:r>
          </w:p>
        </w:tc>
        <w:tc>
          <w:tcPr>
            <w:tcW w:w="3544" w:type="dxa"/>
            <w:shd w:val="clear" w:color="auto" w:fill="auto"/>
          </w:tcPr>
          <w:p w14:paraId="0CFC1EA9" w14:textId="46963455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</w:tr>
      <w:tr w:rsidR="00FE3FA2" w:rsidRPr="00D01E14" w14:paraId="268BE765" w14:textId="77777777" w:rsidTr="00FE3FA2">
        <w:tc>
          <w:tcPr>
            <w:tcW w:w="6232" w:type="dxa"/>
            <w:shd w:val="clear" w:color="auto" w:fill="auto"/>
          </w:tcPr>
          <w:p w14:paraId="5207A3AD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0A1F0243" w14:textId="2F2E355E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</w:t>
            </w:r>
            <w:r w:rsidR="00334D3F">
              <w:rPr>
                <w:rFonts w:ascii="Arial" w:hAnsi="Arial" w:cs="Arial"/>
              </w:rPr>
              <w:t>4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Feb </w:t>
            </w:r>
            <w:r w:rsidR="00334D3F">
              <w:rPr>
                <w:rFonts w:ascii="Arial" w:hAnsi="Arial" w:cs="Arial"/>
              </w:rPr>
              <w:t>–</w:t>
            </w:r>
            <w:r w:rsidRPr="00595F81">
              <w:rPr>
                <w:rFonts w:ascii="Arial" w:hAnsi="Arial" w:cs="Arial"/>
              </w:rPr>
              <w:t xml:space="preserve"> </w:t>
            </w:r>
            <w:r w:rsidR="00334D3F">
              <w:rPr>
                <w:rFonts w:ascii="Arial" w:hAnsi="Arial" w:cs="Arial"/>
              </w:rPr>
              <w:t>28</w:t>
            </w:r>
            <w:r w:rsidR="00334D3F" w:rsidRPr="00334D3F">
              <w:rPr>
                <w:rFonts w:ascii="Arial" w:hAnsi="Arial" w:cs="Arial"/>
                <w:vertAlign w:val="superscript"/>
              </w:rPr>
              <w:t>th</w:t>
            </w:r>
            <w:r w:rsidR="00334D3F">
              <w:rPr>
                <w:rFonts w:ascii="Arial" w:hAnsi="Arial" w:cs="Arial"/>
              </w:rPr>
              <w:t xml:space="preserve"> Feb</w:t>
            </w:r>
            <w:r w:rsidRPr="00595F81">
              <w:rPr>
                <w:rFonts w:ascii="Arial" w:hAnsi="Arial" w:cs="Arial"/>
              </w:rPr>
              <w:t>, 20</w:t>
            </w:r>
            <w:r w:rsidR="00334D3F">
              <w:rPr>
                <w:rFonts w:ascii="Arial" w:hAnsi="Arial" w:cs="Arial"/>
              </w:rPr>
              <w:t>20</w:t>
            </w:r>
          </w:p>
          <w:p w14:paraId="62A672B8" w14:textId="32580F3F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meetings (Athens)</w:t>
            </w:r>
            <w:r w:rsidR="00334D3F">
              <w:rPr>
                <w:rFonts w:ascii="Arial" w:hAnsi="Arial" w:cs="Arial"/>
              </w:rPr>
              <w:t xml:space="preserve"> except RAN5:</w:t>
            </w:r>
            <w:r w:rsidR="0091297C">
              <w:rPr>
                <w:rFonts w:ascii="Arial" w:hAnsi="Arial" w:cs="Arial"/>
              </w:rPr>
              <w:t xml:space="preserve"> </w:t>
            </w:r>
            <w:r w:rsidR="00334D3F">
              <w:rPr>
                <w:rFonts w:ascii="Arial" w:hAnsi="Arial" w:cs="Arial"/>
              </w:rPr>
              <w:t>17</w:t>
            </w:r>
            <w:r w:rsidR="00334D3F" w:rsidRPr="00595F81">
              <w:rPr>
                <w:rFonts w:ascii="Arial" w:hAnsi="Arial" w:cs="Arial"/>
                <w:vertAlign w:val="superscript"/>
              </w:rPr>
              <w:t>th</w:t>
            </w:r>
            <w:r w:rsidR="00334D3F" w:rsidRPr="00595F81">
              <w:rPr>
                <w:rFonts w:ascii="Arial" w:hAnsi="Arial" w:cs="Arial"/>
              </w:rPr>
              <w:t xml:space="preserve"> Feb </w:t>
            </w:r>
            <w:r w:rsidR="00334D3F">
              <w:rPr>
                <w:rFonts w:ascii="Arial" w:hAnsi="Arial" w:cs="Arial"/>
              </w:rPr>
              <w:t>–</w:t>
            </w:r>
            <w:r w:rsidR="00334D3F" w:rsidRPr="00595F81">
              <w:rPr>
                <w:rFonts w:ascii="Arial" w:hAnsi="Arial" w:cs="Arial"/>
              </w:rPr>
              <w:t xml:space="preserve"> </w:t>
            </w:r>
            <w:r w:rsidR="00334D3F">
              <w:rPr>
                <w:rFonts w:ascii="Arial" w:hAnsi="Arial" w:cs="Arial"/>
              </w:rPr>
              <w:t>21</w:t>
            </w:r>
            <w:r w:rsidR="00334D3F" w:rsidRPr="00334D3F">
              <w:rPr>
                <w:rFonts w:ascii="Arial" w:hAnsi="Arial" w:cs="Arial"/>
                <w:vertAlign w:val="superscript"/>
              </w:rPr>
              <w:t>st</w:t>
            </w:r>
            <w:r w:rsidR="00334D3F">
              <w:rPr>
                <w:rFonts w:ascii="Arial" w:hAnsi="Arial" w:cs="Arial"/>
              </w:rPr>
              <w:t xml:space="preserve"> Feb</w:t>
            </w:r>
            <w:r w:rsidR="00334D3F" w:rsidRPr="00595F81">
              <w:rPr>
                <w:rFonts w:ascii="Arial" w:hAnsi="Arial" w:cs="Arial"/>
              </w:rPr>
              <w:t>, 20</w:t>
            </w:r>
            <w:r w:rsidR="00334D3F">
              <w:rPr>
                <w:rFonts w:ascii="Arial" w:hAnsi="Arial" w:cs="Arial"/>
              </w:rPr>
              <w:t>20</w:t>
            </w:r>
          </w:p>
        </w:tc>
      </w:tr>
      <w:tr w:rsidR="00FE3FA2" w:rsidRPr="00D01E14" w14:paraId="375A97EE" w14:textId="77777777" w:rsidTr="00FE3FA2">
        <w:tc>
          <w:tcPr>
            <w:tcW w:w="6232" w:type="dxa"/>
            <w:shd w:val="clear" w:color="auto" w:fill="auto"/>
          </w:tcPr>
          <w:p w14:paraId="6038CC68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7E068CE4" w14:textId="706732C5" w:rsidR="00595F81" w:rsidRPr="00595F81" w:rsidRDefault="00A212F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- 2</w:t>
            </w:r>
            <w:r>
              <w:rPr>
                <w:rFonts w:ascii="Arial" w:hAnsi="Arial" w:cs="Arial"/>
              </w:rPr>
              <w:t>4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Apr, 20</w:t>
            </w:r>
            <w:r>
              <w:rPr>
                <w:rFonts w:ascii="Arial" w:hAnsi="Arial" w:cs="Arial"/>
              </w:rPr>
              <w:t>20</w:t>
            </w:r>
          </w:p>
          <w:p w14:paraId="5C58023C" w14:textId="13E3C94A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Bis meetings (</w:t>
            </w:r>
            <w:r w:rsidR="00A212FC">
              <w:rPr>
                <w:rFonts w:ascii="Arial" w:hAnsi="Arial" w:cs="Arial"/>
              </w:rPr>
              <w:t>Korea/Japan/</w:t>
            </w:r>
            <w:r w:rsidR="00595F81" w:rsidRPr="00595F81">
              <w:rPr>
                <w:rFonts w:ascii="Arial" w:hAnsi="Arial" w:cs="Arial"/>
              </w:rPr>
              <w:t>China)</w:t>
            </w:r>
          </w:p>
        </w:tc>
      </w:tr>
      <w:tr w:rsidR="00FE3FA2" w:rsidRPr="00D01E14" w14:paraId="1A809E03" w14:textId="77777777" w:rsidTr="007A1A21">
        <w:tc>
          <w:tcPr>
            <w:tcW w:w="6232" w:type="dxa"/>
            <w:shd w:val="clear" w:color="auto" w:fill="FFFF99"/>
          </w:tcPr>
          <w:p w14:paraId="483778F7" w14:textId="14EDB44A" w:rsidR="00EE2E75" w:rsidRDefault="00EE2E75" w:rsidP="00EE2E75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#16:</w:t>
            </w:r>
          </w:p>
          <w:p w14:paraId="30DC49D8" w14:textId="00CD5A90" w:rsidR="00797EBC" w:rsidRDefault="006474D2" w:rsidP="00797EBC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66FFE">
              <w:rPr>
                <w:rFonts w:ascii="Arial" w:hAnsi="Arial" w:cs="Arial"/>
              </w:rPr>
              <w:t>0</w:t>
            </w:r>
            <w:r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 xml:space="preserve">h </w:t>
            </w:r>
            <w:r w:rsidR="00B66FFE">
              <w:rPr>
                <w:rFonts w:ascii="Arial" w:hAnsi="Arial" w:cs="Arial"/>
              </w:rPr>
              <w:t>April:</w:t>
            </w:r>
            <w:r w:rsidR="00797EBC">
              <w:rPr>
                <w:rFonts w:ascii="Arial" w:hAnsi="Arial" w:cs="Arial"/>
              </w:rPr>
              <w:t xml:space="preserve"> incoming preferred LS arrival, last</w:t>
            </w:r>
            <w:r w:rsidR="006E1343">
              <w:rPr>
                <w:rFonts w:ascii="Arial" w:hAnsi="Arial" w:cs="Arial"/>
              </w:rPr>
              <w:t xml:space="preserve"> arrival</w:t>
            </w:r>
            <w:r w:rsidR="00797EBC">
              <w:rPr>
                <w:rFonts w:ascii="Arial" w:hAnsi="Arial" w:cs="Arial"/>
              </w:rPr>
              <w:t xml:space="preserve">: </w:t>
            </w:r>
            <w:r w:rsidR="00B66FF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B66FFE">
              <w:rPr>
                <w:rFonts w:ascii="Arial" w:hAnsi="Arial" w:cs="Arial"/>
              </w:rPr>
              <w:t>May</w:t>
            </w:r>
          </w:p>
          <w:p w14:paraId="29836106" w14:textId="4363CF9E" w:rsidR="00595F81" w:rsidRPr="00595F81" w:rsidRDefault="00797EB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66FFE">
              <w:rPr>
                <w:rFonts w:ascii="Arial" w:hAnsi="Arial" w:cs="Arial"/>
              </w:rPr>
              <w:t>0</w:t>
            </w:r>
            <w:r w:rsidR="00595F81"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 xml:space="preserve">h </w:t>
            </w:r>
            <w:r w:rsidR="00B66FFE">
              <w:rPr>
                <w:rFonts w:ascii="Arial" w:hAnsi="Arial" w:cs="Arial"/>
              </w:rPr>
              <w:t>April</w:t>
            </w:r>
            <w:r>
              <w:rPr>
                <w:rFonts w:ascii="Arial" w:hAnsi="Arial" w:cs="Arial"/>
              </w:rPr>
              <w:t xml:space="preserve"> </w:t>
            </w:r>
            <w:r w:rsidR="00CF37CD">
              <w:rPr>
                <w:rFonts w:ascii="Arial" w:hAnsi="Arial" w:cs="Arial"/>
              </w:rPr>
              <w:t>– 1</w:t>
            </w:r>
            <w:r w:rsidR="00B66FFE" w:rsidRPr="00B66FFE">
              <w:rPr>
                <w:rFonts w:ascii="Arial" w:hAnsi="Arial" w:cs="Arial"/>
                <w:vertAlign w:val="superscript"/>
              </w:rPr>
              <w:t>st</w:t>
            </w:r>
            <w:r w:rsidR="00B66FFE">
              <w:rPr>
                <w:rFonts w:ascii="Arial" w:hAnsi="Arial" w:cs="Arial"/>
              </w:rPr>
              <w:t xml:space="preserve"> May</w:t>
            </w:r>
            <w:r w:rsidR="00595F81" w:rsidRPr="00595F81">
              <w:rPr>
                <w:rFonts w:ascii="Arial" w:hAnsi="Arial" w:cs="Arial"/>
              </w:rPr>
              <w:t>, 21.00 CEST: submission period (new Tdocs)</w:t>
            </w:r>
          </w:p>
          <w:p w14:paraId="302DFBAC" w14:textId="1BECC2CB" w:rsidR="00595F81" w:rsidRPr="00595F81" w:rsidRDefault="00B66FFE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 xml:space="preserve">h </w:t>
            </w:r>
            <w:r>
              <w:rPr>
                <w:rFonts w:ascii="Arial" w:hAnsi="Arial" w:cs="Arial"/>
              </w:rPr>
              <w:t xml:space="preserve">April </w:t>
            </w:r>
            <w:r w:rsidR="00797EBC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6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May</w:t>
            </w:r>
            <w:r w:rsidR="00595F81" w:rsidRPr="00595F81">
              <w:rPr>
                <w:rFonts w:ascii="Arial" w:hAnsi="Arial" w:cs="Arial"/>
              </w:rPr>
              <w:t>, 21.00 CEST: submission period (revisions)</w:t>
            </w:r>
          </w:p>
          <w:p w14:paraId="6F1CBCD0" w14:textId="0B478E24" w:rsidR="00595F81" w:rsidRPr="00595F81" w:rsidRDefault="00B66FFE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797EB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Apr</w:t>
            </w:r>
            <w:r w:rsidR="00797EBC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6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May</w:t>
            </w:r>
            <w:r w:rsidR="00595F81" w:rsidRPr="00595F81">
              <w:rPr>
                <w:rFonts w:ascii="Arial" w:hAnsi="Arial" w:cs="Arial"/>
              </w:rPr>
              <w:t>, 21.00 CEST: commenting period</w:t>
            </w:r>
          </w:p>
          <w:p w14:paraId="3C8474C5" w14:textId="4734A989" w:rsidR="00595F81" w:rsidRPr="00595F81" w:rsidRDefault="00797EBC" w:rsidP="00595F81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Thu</w:t>
            </w:r>
            <w:r w:rsidR="00FE3FA2">
              <w:rPr>
                <w:rFonts w:ascii="Arial" w:hAnsi="Arial" w:cs="Arial"/>
                <w:b/>
              </w:rPr>
              <w:t xml:space="preserve">, </w:t>
            </w:r>
            <w:r w:rsidR="00B66FFE">
              <w:rPr>
                <w:rFonts w:ascii="Arial" w:hAnsi="Arial" w:cs="Arial"/>
                <w:b/>
              </w:rPr>
              <w:t>7</w:t>
            </w:r>
            <w:r>
              <w:rPr>
                <w:rFonts w:ascii="Arial" w:hAnsi="Arial" w:cs="Arial"/>
                <w:b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  <w:b/>
              </w:rPr>
              <w:t xml:space="preserve"> </w:t>
            </w:r>
            <w:r w:rsidR="00B66FFE">
              <w:rPr>
                <w:rFonts w:ascii="Arial" w:hAnsi="Arial" w:cs="Arial"/>
                <w:b/>
              </w:rPr>
              <w:t>May</w:t>
            </w:r>
            <w:r w:rsidR="00595F81" w:rsidRPr="00595F81">
              <w:rPr>
                <w:rFonts w:ascii="Arial" w:hAnsi="Arial" w:cs="Arial"/>
                <w:b/>
              </w:rPr>
              <w:t xml:space="preserve"> 16.00 CEST</w:t>
            </w:r>
            <w:r w:rsidR="00FE3FA2">
              <w:rPr>
                <w:rFonts w:ascii="Arial" w:hAnsi="Arial" w:cs="Arial"/>
                <w:b/>
              </w:rPr>
              <w:t>:</w:t>
            </w:r>
            <w:r w:rsidR="00595F81" w:rsidRPr="00595F81">
              <w:rPr>
                <w:rFonts w:ascii="Arial" w:hAnsi="Arial" w:cs="Arial"/>
                <w:b/>
              </w:rPr>
              <w:t xml:space="preserve"> RAN6 #1</w:t>
            </w:r>
            <w:r w:rsidR="00B66FFE">
              <w:rPr>
                <w:rFonts w:ascii="Arial" w:hAnsi="Arial" w:cs="Arial"/>
                <w:b/>
              </w:rPr>
              <w:t>6</w:t>
            </w:r>
            <w:r w:rsidR="00595F81" w:rsidRPr="00595F81">
              <w:rPr>
                <w:rFonts w:ascii="Arial" w:hAnsi="Arial" w:cs="Arial"/>
                <w:b/>
              </w:rPr>
              <w:t xml:space="preserve"> Decision Teleconference</w:t>
            </w:r>
          </w:p>
        </w:tc>
        <w:tc>
          <w:tcPr>
            <w:tcW w:w="3544" w:type="dxa"/>
            <w:shd w:val="clear" w:color="auto" w:fill="auto"/>
          </w:tcPr>
          <w:p w14:paraId="40807120" w14:textId="76C6A5C9" w:rsidR="00595F81" w:rsidRPr="00595F81" w:rsidRDefault="00595F81" w:rsidP="00C8771B">
            <w:pPr>
              <w:spacing w:after="60"/>
              <w:rPr>
                <w:rFonts w:ascii="Arial" w:hAnsi="Arial" w:cs="Arial"/>
              </w:rPr>
            </w:pPr>
          </w:p>
        </w:tc>
      </w:tr>
      <w:tr w:rsidR="00FE3FA2" w:rsidRPr="00D01E14" w14:paraId="2C0E371E" w14:textId="77777777" w:rsidTr="00FE3FA2">
        <w:tc>
          <w:tcPr>
            <w:tcW w:w="6232" w:type="dxa"/>
          </w:tcPr>
          <w:p w14:paraId="533A9435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09549B29" w14:textId="0D0A7F94" w:rsidR="00595F81" w:rsidRPr="00595F81" w:rsidRDefault="00B66FFE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29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May, 20</w:t>
            </w:r>
            <w:r w:rsidR="007A1A21">
              <w:rPr>
                <w:rFonts w:ascii="Arial" w:hAnsi="Arial" w:cs="Arial"/>
              </w:rPr>
              <w:t>20</w:t>
            </w:r>
          </w:p>
          <w:p w14:paraId="0DD12893" w14:textId="1BE0A342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meetings (</w:t>
            </w:r>
            <w:r w:rsidR="0091297C">
              <w:rPr>
                <w:rFonts w:ascii="Arial" w:hAnsi="Arial" w:cs="Arial"/>
              </w:rPr>
              <w:t>China/France</w:t>
            </w:r>
            <w:r w:rsidR="00595F81" w:rsidRPr="00595F81">
              <w:rPr>
                <w:rFonts w:ascii="Arial" w:hAnsi="Arial" w:cs="Arial"/>
              </w:rPr>
              <w:t>)</w:t>
            </w:r>
          </w:p>
        </w:tc>
      </w:tr>
      <w:tr w:rsidR="00FE3FA2" w:rsidRPr="00D01E14" w14:paraId="1EBF47B6" w14:textId="77777777" w:rsidTr="007A1A21">
        <w:tc>
          <w:tcPr>
            <w:tcW w:w="6232" w:type="dxa"/>
            <w:shd w:val="clear" w:color="auto" w:fill="FFFF99"/>
          </w:tcPr>
          <w:p w14:paraId="7E2A29EF" w14:textId="019677A3" w:rsidR="00EE2E75" w:rsidRDefault="00EE2E75" w:rsidP="00EE2E75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#17:</w:t>
            </w:r>
          </w:p>
          <w:p w14:paraId="6414A972" w14:textId="3D870C1E" w:rsidR="00B66FFE" w:rsidRDefault="00B66FFE" w:rsidP="00B66FFE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797EBC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Jul: incoming preferred LS arrival, last arrival: 31</w:t>
            </w:r>
            <w:r w:rsidRPr="00797EBC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July</w:t>
            </w:r>
          </w:p>
          <w:p w14:paraId="07B55EE6" w14:textId="54496954" w:rsidR="00B66FFE" w:rsidRPr="00595F81" w:rsidRDefault="00B66FFE" w:rsidP="00B66FFE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Jul – 24</w:t>
            </w:r>
            <w:r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>
              <w:rPr>
                <w:rFonts w:ascii="Arial" w:hAnsi="Arial" w:cs="Arial"/>
              </w:rPr>
              <w:t xml:space="preserve"> Jul</w:t>
            </w:r>
            <w:r w:rsidRPr="00595F81">
              <w:rPr>
                <w:rFonts w:ascii="Arial" w:hAnsi="Arial" w:cs="Arial"/>
              </w:rPr>
              <w:t>, 21.00 CE</w:t>
            </w:r>
            <w:r>
              <w:rPr>
                <w:rFonts w:ascii="Arial" w:hAnsi="Arial" w:cs="Arial"/>
              </w:rPr>
              <w:t>S</w:t>
            </w:r>
            <w:r w:rsidRPr="00595F81">
              <w:rPr>
                <w:rFonts w:ascii="Arial" w:hAnsi="Arial" w:cs="Arial"/>
              </w:rPr>
              <w:t>T: submission period (new Tdocs)</w:t>
            </w:r>
          </w:p>
          <w:p w14:paraId="540640EC" w14:textId="1F5AB13B" w:rsidR="00B66FFE" w:rsidRPr="00595F81" w:rsidRDefault="00B66FFE" w:rsidP="00B66FFE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Jul – 31</w:t>
            </w:r>
            <w:r>
              <w:rPr>
                <w:rFonts w:ascii="Arial" w:hAnsi="Arial" w:cs="Arial"/>
                <w:vertAlign w:val="superscript"/>
              </w:rPr>
              <w:t>st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Jul</w:t>
            </w:r>
            <w:r w:rsidRPr="00595F81">
              <w:rPr>
                <w:rFonts w:ascii="Arial" w:hAnsi="Arial" w:cs="Arial"/>
              </w:rPr>
              <w:t>, 21.00 CE</w:t>
            </w:r>
            <w:r>
              <w:rPr>
                <w:rFonts w:ascii="Arial" w:hAnsi="Arial" w:cs="Arial"/>
              </w:rPr>
              <w:t>S</w:t>
            </w:r>
            <w:r w:rsidRPr="00595F81">
              <w:rPr>
                <w:rFonts w:ascii="Arial" w:hAnsi="Arial" w:cs="Arial"/>
              </w:rPr>
              <w:t>T: submission period (revisions)</w:t>
            </w:r>
          </w:p>
          <w:p w14:paraId="0EF56D63" w14:textId="754DE59E" w:rsidR="00B66FFE" w:rsidRPr="00595F81" w:rsidRDefault="00B66FFE" w:rsidP="00B66FFE">
            <w:pPr>
              <w:spacing w:after="60"/>
              <w:rPr>
                <w:rFonts w:ascii="Arial" w:hAnsi="Arial" w:cs="Arial"/>
              </w:rPr>
            </w:pPr>
            <w:r w:rsidRPr="00A212FC">
              <w:rPr>
                <w:rFonts w:ascii="Arial" w:hAnsi="Arial" w:cs="Arial"/>
              </w:rPr>
              <w:t>20</w:t>
            </w:r>
            <w:r w:rsidRPr="00FE1806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>
              <w:rPr>
                <w:rFonts w:ascii="Arial" w:hAnsi="Arial" w:cs="Arial"/>
              </w:rPr>
              <w:t xml:space="preserve"> Jul – 31</w:t>
            </w:r>
            <w:r>
              <w:rPr>
                <w:rFonts w:ascii="Arial" w:hAnsi="Arial" w:cs="Arial"/>
                <w:vertAlign w:val="superscript"/>
              </w:rPr>
              <w:t>st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Jul</w:t>
            </w:r>
            <w:r w:rsidRPr="00595F81">
              <w:rPr>
                <w:rFonts w:ascii="Arial" w:hAnsi="Arial" w:cs="Arial"/>
              </w:rPr>
              <w:t>, 21.00 CE</w:t>
            </w:r>
            <w:r>
              <w:rPr>
                <w:rFonts w:ascii="Arial" w:hAnsi="Arial" w:cs="Arial"/>
              </w:rPr>
              <w:t>S</w:t>
            </w:r>
            <w:r w:rsidRPr="00595F81">
              <w:rPr>
                <w:rFonts w:ascii="Arial" w:hAnsi="Arial" w:cs="Arial"/>
              </w:rPr>
              <w:t>T: commenting period</w:t>
            </w:r>
          </w:p>
          <w:p w14:paraId="28DD5A75" w14:textId="7A1A0BF3" w:rsidR="00595F81" w:rsidRPr="00595F81" w:rsidRDefault="00B66FFE" w:rsidP="00595F81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Mon</w:t>
            </w:r>
            <w:r w:rsidR="00FE3FA2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t>3</w:t>
            </w:r>
            <w:r w:rsidR="00595F81" w:rsidRPr="00595F81">
              <w:rPr>
                <w:rFonts w:ascii="Arial" w:hAnsi="Arial" w:cs="Arial"/>
                <w:b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  <w:b/>
              </w:rPr>
              <w:t xml:space="preserve"> Aug 16.00 CEST</w:t>
            </w:r>
            <w:r w:rsidR="00FE3FA2">
              <w:rPr>
                <w:rFonts w:ascii="Arial" w:hAnsi="Arial" w:cs="Arial"/>
                <w:b/>
              </w:rPr>
              <w:t>:</w:t>
            </w:r>
            <w:r w:rsidR="00595F81" w:rsidRPr="00595F81">
              <w:rPr>
                <w:rFonts w:ascii="Arial" w:hAnsi="Arial" w:cs="Arial"/>
                <w:b/>
              </w:rPr>
              <w:t xml:space="preserve"> RAN6 #1</w:t>
            </w:r>
            <w:r>
              <w:rPr>
                <w:rFonts w:ascii="Arial" w:hAnsi="Arial" w:cs="Arial"/>
                <w:b/>
              </w:rPr>
              <w:t>7</w:t>
            </w:r>
            <w:r w:rsidR="00595F81" w:rsidRPr="00595F81">
              <w:rPr>
                <w:rFonts w:ascii="Arial" w:hAnsi="Arial" w:cs="Arial"/>
                <w:b/>
              </w:rPr>
              <w:t xml:space="preserve"> Decision Teleconference</w:t>
            </w:r>
          </w:p>
        </w:tc>
        <w:tc>
          <w:tcPr>
            <w:tcW w:w="3544" w:type="dxa"/>
            <w:shd w:val="clear" w:color="auto" w:fill="auto"/>
          </w:tcPr>
          <w:p w14:paraId="4EE41325" w14:textId="3DD2F4A6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</w:p>
        </w:tc>
      </w:tr>
      <w:tr w:rsidR="00FE3FA2" w:rsidRPr="00D01E14" w14:paraId="0ADF3BF9" w14:textId="77777777" w:rsidTr="00FE3FA2">
        <w:tc>
          <w:tcPr>
            <w:tcW w:w="6232" w:type="dxa"/>
          </w:tcPr>
          <w:p w14:paraId="2B2EDFB8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40495E13" w14:textId="42FD8479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</w:t>
            </w:r>
            <w:r w:rsidR="00B66FFE">
              <w:rPr>
                <w:rFonts w:ascii="Arial" w:hAnsi="Arial" w:cs="Arial"/>
              </w:rPr>
              <w:t>4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</w:t>
            </w:r>
            <w:r w:rsidR="00B66FFE">
              <w:rPr>
                <w:rFonts w:ascii="Arial" w:hAnsi="Arial" w:cs="Arial"/>
              </w:rPr>
              <w:t>28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Aug, 20</w:t>
            </w:r>
            <w:r w:rsidR="00B66FFE">
              <w:rPr>
                <w:rFonts w:ascii="Arial" w:hAnsi="Arial" w:cs="Arial"/>
              </w:rPr>
              <w:t>20</w:t>
            </w:r>
          </w:p>
          <w:p w14:paraId="59AADCA3" w14:textId="2C4CB9C5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meetings (</w:t>
            </w:r>
            <w:r w:rsidR="00B66FFE">
              <w:rPr>
                <w:rFonts w:ascii="Arial" w:hAnsi="Arial" w:cs="Arial"/>
              </w:rPr>
              <w:t>Toulouse</w:t>
            </w:r>
            <w:r w:rsidR="00595F81" w:rsidRPr="00595F81">
              <w:rPr>
                <w:rFonts w:ascii="Arial" w:hAnsi="Arial" w:cs="Arial"/>
              </w:rPr>
              <w:t>)</w:t>
            </w:r>
          </w:p>
        </w:tc>
      </w:tr>
      <w:tr w:rsidR="00FE3FA2" w:rsidRPr="00D01E14" w14:paraId="291A4F34" w14:textId="77777777" w:rsidTr="00E33692">
        <w:tc>
          <w:tcPr>
            <w:tcW w:w="6232" w:type="dxa"/>
            <w:shd w:val="clear" w:color="auto" w:fill="FFFF99"/>
          </w:tcPr>
          <w:p w14:paraId="0478674F" w14:textId="56B76065" w:rsidR="00EE2E75" w:rsidRDefault="00EE2E75" w:rsidP="00EE2E75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#18:</w:t>
            </w:r>
          </w:p>
          <w:p w14:paraId="5CC458BF" w14:textId="70EEC4CD" w:rsidR="006474D2" w:rsidRDefault="004C747B" w:rsidP="006474D2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="006474D2" w:rsidRPr="00595F81">
              <w:rPr>
                <w:rFonts w:ascii="Arial" w:hAnsi="Arial" w:cs="Arial"/>
                <w:vertAlign w:val="superscript"/>
              </w:rPr>
              <w:t>th</w:t>
            </w:r>
            <w:r w:rsidR="006474D2" w:rsidRPr="00595F81">
              <w:rPr>
                <w:rFonts w:ascii="Arial" w:hAnsi="Arial" w:cs="Arial"/>
              </w:rPr>
              <w:t xml:space="preserve"> </w:t>
            </w:r>
            <w:r w:rsidR="006474D2">
              <w:rPr>
                <w:rFonts w:ascii="Arial" w:hAnsi="Arial" w:cs="Arial"/>
              </w:rPr>
              <w:t>Sept: incoming preferred LS arrival, last</w:t>
            </w:r>
            <w:r w:rsidR="006E1343">
              <w:rPr>
                <w:rFonts w:ascii="Arial" w:hAnsi="Arial" w:cs="Arial"/>
              </w:rPr>
              <w:t xml:space="preserve"> arrival</w:t>
            </w:r>
            <w:r w:rsidR="006474D2">
              <w:rPr>
                <w:rFonts w:ascii="Arial" w:hAnsi="Arial" w:cs="Arial"/>
              </w:rPr>
              <w:t>: 2</w:t>
            </w:r>
            <w:r>
              <w:rPr>
                <w:rFonts w:ascii="Arial" w:hAnsi="Arial" w:cs="Arial"/>
              </w:rPr>
              <w:t>3</w:t>
            </w:r>
            <w:r w:rsidRPr="004C747B">
              <w:rPr>
                <w:rFonts w:ascii="Arial" w:hAnsi="Arial" w:cs="Arial"/>
                <w:vertAlign w:val="superscript"/>
              </w:rPr>
              <w:t>rd</w:t>
            </w:r>
            <w:r w:rsidR="006474D2">
              <w:rPr>
                <w:rFonts w:ascii="Arial" w:hAnsi="Arial" w:cs="Arial"/>
              </w:rPr>
              <w:t xml:space="preserve"> Oct</w:t>
            </w:r>
            <w:r w:rsidR="00E33692">
              <w:rPr>
                <w:rFonts w:ascii="Arial" w:hAnsi="Arial" w:cs="Arial"/>
              </w:rPr>
              <w:t>ober</w:t>
            </w:r>
          </w:p>
          <w:p w14:paraId="40899AD5" w14:textId="7B92375E" w:rsidR="00C8771B" w:rsidRPr="00595F81" w:rsidRDefault="004C747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28</w:t>
            </w:r>
            <w:r w:rsidR="00C8771B" w:rsidRPr="00595F81">
              <w:rPr>
                <w:rFonts w:ascii="Arial" w:hAnsi="Arial" w:cs="Arial"/>
                <w:vertAlign w:val="superscript"/>
              </w:rPr>
              <w:t>th</w:t>
            </w:r>
            <w:r w:rsidR="00C8771B" w:rsidRPr="00595F81">
              <w:rPr>
                <w:rFonts w:ascii="Arial" w:hAnsi="Arial" w:cs="Arial"/>
              </w:rPr>
              <w:t xml:space="preserve"> </w:t>
            </w:r>
            <w:r w:rsidR="006474D2">
              <w:rPr>
                <w:rFonts w:ascii="Arial" w:hAnsi="Arial" w:cs="Arial"/>
              </w:rPr>
              <w:t>Sept – 1</w:t>
            </w:r>
            <w:r>
              <w:rPr>
                <w:rFonts w:ascii="Arial" w:hAnsi="Arial" w:cs="Arial"/>
              </w:rPr>
              <w:t>6</w:t>
            </w:r>
            <w:r w:rsidR="00C8771B" w:rsidRPr="00595F81">
              <w:rPr>
                <w:rFonts w:ascii="Arial" w:hAnsi="Arial" w:cs="Arial"/>
                <w:vertAlign w:val="superscript"/>
              </w:rPr>
              <w:t>th</w:t>
            </w:r>
            <w:r w:rsidR="00C8771B" w:rsidRPr="00595F81">
              <w:rPr>
                <w:rFonts w:ascii="Arial" w:hAnsi="Arial" w:cs="Arial"/>
              </w:rPr>
              <w:t xml:space="preserve"> Oct, 21.00 CEST: submission period (new Tdocs)</w:t>
            </w:r>
          </w:p>
          <w:p w14:paraId="7A05B6FD" w14:textId="5FFEF62C" w:rsidR="00C8771B" w:rsidRPr="00595F81" w:rsidRDefault="004C747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="006474D2" w:rsidRPr="00595F81">
              <w:rPr>
                <w:rFonts w:ascii="Arial" w:hAnsi="Arial" w:cs="Arial"/>
                <w:vertAlign w:val="superscript"/>
              </w:rPr>
              <w:t>th</w:t>
            </w:r>
            <w:r w:rsidR="006474D2" w:rsidRPr="00595F81">
              <w:rPr>
                <w:rFonts w:ascii="Arial" w:hAnsi="Arial" w:cs="Arial"/>
              </w:rPr>
              <w:t xml:space="preserve"> </w:t>
            </w:r>
            <w:r w:rsidR="006474D2">
              <w:rPr>
                <w:rFonts w:ascii="Arial" w:hAnsi="Arial" w:cs="Arial"/>
              </w:rPr>
              <w:t>Sept – 2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  <w:vertAlign w:val="superscript"/>
              </w:rPr>
              <w:t>rd</w:t>
            </w:r>
            <w:r w:rsidR="006474D2">
              <w:rPr>
                <w:rFonts w:ascii="Arial" w:hAnsi="Arial" w:cs="Arial"/>
              </w:rPr>
              <w:t xml:space="preserve"> Oct</w:t>
            </w:r>
            <w:r w:rsidR="00C8771B" w:rsidRPr="00595F81">
              <w:rPr>
                <w:rFonts w:ascii="Arial" w:hAnsi="Arial" w:cs="Arial"/>
              </w:rPr>
              <w:t>, 21.00 CE</w:t>
            </w:r>
            <w:r w:rsidR="00D246B1">
              <w:rPr>
                <w:rFonts w:ascii="Arial" w:hAnsi="Arial" w:cs="Arial"/>
              </w:rPr>
              <w:t>S</w:t>
            </w:r>
            <w:r w:rsidR="00C8771B" w:rsidRPr="00595F81">
              <w:rPr>
                <w:rFonts w:ascii="Arial" w:hAnsi="Arial" w:cs="Arial"/>
              </w:rPr>
              <w:t>T: submission period (revisions)</w:t>
            </w:r>
          </w:p>
          <w:p w14:paraId="484A1167" w14:textId="43B68289" w:rsidR="00C8771B" w:rsidRPr="00595F81" w:rsidRDefault="006474D2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C747B">
              <w:rPr>
                <w:rFonts w:ascii="Arial" w:hAnsi="Arial" w:cs="Arial"/>
              </w:rPr>
              <w:t>2</w:t>
            </w:r>
            <w:r w:rsidR="00C8771B"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>
              <w:rPr>
                <w:rFonts w:ascii="Arial" w:hAnsi="Arial" w:cs="Arial"/>
              </w:rPr>
              <w:t xml:space="preserve"> </w:t>
            </w:r>
            <w:r w:rsidR="00E33692">
              <w:rPr>
                <w:rFonts w:ascii="Arial" w:hAnsi="Arial" w:cs="Arial"/>
              </w:rPr>
              <w:t xml:space="preserve">Oct </w:t>
            </w:r>
            <w:r>
              <w:rPr>
                <w:rFonts w:ascii="Arial" w:hAnsi="Arial" w:cs="Arial"/>
              </w:rPr>
              <w:t>– 2</w:t>
            </w:r>
            <w:r w:rsidR="004C747B">
              <w:rPr>
                <w:rFonts w:ascii="Arial" w:hAnsi="Arial" w:cs="Arial"/>
              </w:rPr>
              <w:t>3</w:t>
            </w:r>
            <w:r w:rsidR="004C747B">
              <w:rPr>
                <w:rFonts w:ascii="Arial" w:hAnsi="Arial" w:cs="Arial"/>
                <w:vertAlign w:val="superscript"/>
              </w:rPr>
              <w:t>rd</w:t>
            </w:r>
            <w:r>
              <w:rPr>
                <w:rFonts w:ascii="Arial" w:hAnsi="Arial" w:cs="Arial"/>
              </w:rPr>
              <w:t xml:space="preserve"> Oct</w:t>
            </w:r>
            <w:r w:rsidR="00C8771B" w:rsidRPr="00595F81">
              <w:rPr>
                <w:rFonts w:ascii="Arial" w:hAnsi="Arial" w:cs="Arial"/>
              </w:rPr>
              <w:t>, 21.00 CE</w:t>
            </w:r>
            <w:r w:rsidR="00D246B1">
              <w:rPr>
                <w:rFonts w:ascii="Arial" w:hAnsi="Arial" w:cs="Arial"/>
              </w:rPr>
              <w:t>S</w:t>
            </w:r>
            <w:r w:rsidR="00C8771B" w:rsidRPr="00595F81">
              <w:rPr>
                <w:rFonts w:ascii="Arial" w:hAnsi="Arial" w:cs="Arial"/>
              </w:rPr>
              <w:t>T: commenting period</w:t>
            </w:r>
          </w:p>
          <w:p w14:paraId="5C8A823E" w14:textId="1989102A" w:rsidR="00C8771B" w:rsidRPr="00595F81" w:rsidRDefault="00FE3FA2" w:rsidP="00C8771B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Mon, </w:t>
            </w:r>
            <w:r w:rsidR="006474D2">
              <w:rPr>
                <w:rFonts w:ascii="Arial" w:hAnsi="Arial" w:cs="Arial"/>
                <w:b/>
              </w:rPr>
              <w:t>2</w:t>
            </w:r>
            <w:r w:rsidR="004C747B">
              <w:rPr>
                <w:rFonts w:ascii="Arial" w:hAnsi="Arial" w:cs="Arial"/>
                <w:b/>
              </w:rPr>
              <w:t>6</w:t>
            </w:r>
            <w:r w:rsidR="00C8771B" w:rsidRPr="00595F81">
              <w:rPr>
                <w:rFonts w:ascii="Arial" w:hAnsi="Arial" w:cs="Arial"/>
                <w:b/>
                <w:vertAlign w:val="superscript"/>
              </w:rPr>
              <w:t>th</w:t>
            </w:r>
            <w:r w:rsidR="006474D2">
              <w:rPr>
                <w:rFonts w:ascii="Arial" w:hAnsi="Arial" w:cs="Arial"/>
                <w:b/>
              </w:rPr>
              <w:t xml:space="preserve"> Oct</w:t>
            </w:r>
            <w:r w:rsidR="00C8771B" w:rsidRPr="00595F81">
              <w:rPr>
                <w:rFonts w:ascii="Arial" w:hAnsi="Arial" w:cs="Arial"/>
                <w:b/>
              </w:rPr>
              <w:t xml:space="preserve"> 16.00 CET RAN6 #1</w:t>
            </w:r>
            <w:r w:rsidR="00B66FFE">
              <w:rPr>
                <w:rFonts w:ascii="Arial" w:hAnsi="Arial" w:cs="Arial"/>
                <w:b/>
              </w:rPr>
              <w:t>8</w:t>
            </w:r>
            <w:r>
              <w:rPr>
                <w:rFonts w:ascii="Arial" w:hAnsi="Arial" w:cs="Arial"/>
                <w:b/>
              </w:rPr>
              <w:t>:</w:t>
            </w:r>
            <w:r w:rsidR="00C8771B" w:rsidRPr="00595F81">
              <w:rPr>
                <w:rFonts w:ascii="Arial" w:hAnsi="Arial" w:cs="Arial"/>
                <w:b/>
              </w:rPr>
              <w:t xml:space="preserve"> Decision Teleconference</w:t>
            </w:r>
          </w:p>
        </w:tc>
        <w:tc>
          <w:tcPr>
            <w:tcW w:w="3544" w:type="dxa"/>
            <w:shd w:val="clear" w:color="auto" w:fill="99CCFF"/>
          </w:tcPr>
          <w:p w14:paraId="61B00638" w14:textId="77777777" w:rsidR="00E33692" w:rsidRDefault="00E33692" w:rsidP="00E33692">
            <w:pPr>
              <w:spacing w:after="60"/>
              <w:rPr>
                <w:rFonts w:ascii="Arial" w:hAnsi="Arial" w:cs="Arial"/>
              </w:rPr>
            </w:pPr>
          </w:p>
          <w:p w14:paraId="3A827A2B" w14:textId="77777777" w:rsidR="00E33692" w:rsidRDefault="00E33692" w:rsidP="00E33692">
            <w:pPr>
              <w:spacing w:after="60"/>
              <w:rPr>
                <w:rFonts w:ascii="Arial" w:hAnsi="Arial" w:cs="Arial"/>
              </w:rPr>
            </w:pPr>
          </w:p>
          <w:p w14:paraId="1076201C" w14:textId="77777777" w:rsidR="00E33692" w:rsidRDefault="00E33692" w:rsidP="00E33692">
            <w:pPr>
              <w:spacing w:after="60"/>
              <w:rPr>
                <w:rFonts w:ascii="Arial" w:hAnsi="Arial" w:cs="Arial"/>
              </w:rPr>
            </w:pPr>
          </w:p>
          <w:p w14:paraId="269FF50F" w14:textId="613D8722" w:rsidR="00E33692" w:rsidRPr="00595F81" w:rsidRDefault="00E33692" w:rsidP="00E33692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- 1</w:t>
            </w:r>
            <w:r>
              <w:rPr>
                <w:rFonts w:ascii="Arial" w:hAnsi="Arial" w:cs="Arial"/>
              </w:rPr>
              <w:t>6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Oct, 20</w:t>
            </w:r>
            <w:r>
              <w:rPr>
                <w:rFonts w:ascii="Arial" w:hAnsi="Arial" w:cs="Arial"/>
              </w:rPr>
              <w:t>20</w:t>
            </w:r>
          </w:p>
          <w:p w14:paraId="48B37EF5" w14:textId="61890D19" w:rsidR="00C8771B" w:rsidRPr="00595F81" w:rsidRDefault="00E33692" w:rsidP="00E33692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Bis meetings (China</w:t>
            </w:r>
            <w:r>
              <w:rPr>
                <w:rFonts w:ascii="Arial" w:hAnsi="Arial" w:cs="Arial"/>
              </w:rPr>
              <w:t>/India/France/TBD</w:t>
            </w:r>
            <w:r w:rsidRPr="00595F81">
              <w:rPr>
                <w:rFonts w:ascii="Arial" w:hAnsi="Arial" w:cs="Arial"/>
              </w:rPr>
              <w:t>)</w:t>
            </w:r>
          </w:p>
        </w:tc>
      </w:tr>
      <w:tr w:rsidR="00FE3FA2" w:rsidRPr="00D01E14" w14:paraId="2AB32D47" w14:textId="77777777" w:rsidTr="00FE3FA2">
        <w:trPr>
          <w:trHeight w:val="54"/>
        </w:trPr>
        <w:tc>
          <w:tcPr>
            <w:tcW w:w="6232" w:type="dxa"/>
          </w:tcPr>
          <w:p w14:paraId="715D3B54" w14:textId="77777777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20BA039F" w14:textId="0EAA2B1F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</w:t>
            </w:r>
            <w:r w:rsidR="00B66FFE">
              <w:rPr>
                <w:rFonts w:ascii="Arial" w:hAnsi="Arial" w:cs="Arial"/>
              </w:rPr>
              <w:t>6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– 2</w:t>
            </w:r>
            <w:r w:rsidR="00B66FFE">
              <w:rPr>
                <w:rFonts w:ascii="Arial" w:hAnsi="Arial" w:cs="Arial"/>
              </w:rPr>
              <w:t>0</w:t>
            </w:r>
            <w:r w:rsidRPr="00595F81">
              <w:rPr>
                <w:rFonts w:ascii="Arial" w:hAnsi="Arial" w:cs="Arial"/>
                <w:vertAlign w:val="superscript"/>
              </w:rPr>
              <w:t>nd</w:t>
            </w:r>
            <w:r w:rsidRPr="00595F81">
              <w:rPr>
                <w:rFonts w:ascii="Arial" w:hAnsi="Arial" w:cs="Arial"/>
              </w:rPr>
              <w:t xml:space="preserve"> Nov, 20</w:t>
            </w:r>
            <w:r w:rsidR="00B66FFE">
              <w:rPr>
                <w:rFonts w:ascii="Arial" w:hAnsi="Arial" w:cs="Arial"/>
              </w:rPr>
              <w:t>20</w:t>
            </w:r>
          </w:p>
          <w:p w14:paraId="1B29B937" w14:textId="0FFACEEC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meetings (US)</w:t>
            </w:r>
          </w:p>
        </w:tc>
      </w:tr>
    </w:tbl>
    <w:p w14:paraId="17B3615E" w14:textId="77777777" w:rsidR="00862019" w:rsidRDefault="00862019" w:rsidP="00595F81">
      <w:pPr>
        <w:spacing w:after="0"/>
        <w:rPr>
          <w:rFonts w:ascii="Arial" w:hAnsi="Arial" w:cs="Arial"/>
          <w:lang w:eastAsia="zh-CN"/>
        </w:rPr>
      </w:pPr>
    </w:p>
    <w:p w14:paraId="245122F6" w14:textId="49B9A7B3" w:rsidR="00802921" w:rsidRPr="00802921" w:rsidRDefault="00802921" w:rsidP="008C7D04">
      <w:pPr>
        <w:pStyle w:val="TF"/>
        <w:rPr>
          <w:lang w:eastAsia="zh-CN"/>
        </w:rPr>
      </w:pPr>
      <w:r w:rsidRPr="00802921">
        <w:rPr>
          <w:lang w:eastAsia="zh-CN"/>
        </w:rPr>
        <w:t xml:space="preserve">Table 1: </w:t>
      </w:r>
      <w:r w:rsidR="00460DA4">
        <w:rPr>
          <w:lang w:eastAsia="zh-CN"/>
        </w:rPr>
        <w:t xml:space="preserve">Proposed RAN6 </w:t>
      </w:r>
      <w:r w:rsidR="002A16EE">
        <w:rPr>
          <w:lang w:eastAsia="zh-CN"/>
        </w:rPr>
        <w:t xml:space="preserve">electronic agreement </w:t>
      </w:r>
      <w:r w:rsidR="00460DA4">
        <w:rPr>
          <w:lang w:eastAsia="zh-CN"/>
        </w:rPr>
        <w:t>meeting dates</w:t>
      </w:r>
      <w:r w:rsidR="00595F81">
        <w:rPr>
          <w:lang w:eastAsia="zh-CN"/>
        </w:rPr>
        <w:t xml:space="preserve"> in 20</w:t>
      </w:r>
      <w:r w:rsidR="004C747B">
        <w:rPr>
          <w:lang w:eastAsia="zh-CN"/>
        </w:rPr>
        <w:t>20</w:t>
      </w:r>
      <w:r w:rsidR="00595F81">
        <w:rPr>
          <w:lang w:eastAsia="zh-CN"/>
        </w:rPr>
        <w:t>.</w:t>
      </w:r>
      <w:bookmarkStart w:id="0" w:name="_GoBack"/>
      <w:bookmarkEnd w:id="0"/>
    </w:p>
    <w:p w14:paraId="33B4DEF3" w14:textId="57B84F77" w:rsidR="004C747B" w:rsidRDefault="007A1A21" w:rsidP="004C747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Three meetings are proposed for 2021. </w:t>
      </w:r>
      <w:r w:rsidR="004C747B">
        <w:rPr>
          <w:rFonts w:ascii="Arial" w:hAnsi="Arial" w:cs="Arial"/>
          <w:lang w:eastAsia="zh-CN"/>
        </w:rPr>
        <w:t>The proposed meeting dates are shown in Table 2.</w:t>
      </w:r>
      <w:r>
        <w:rPr>
          <w:rFonts w:ascii="Arial" w:hAnsi="Arial" w:cs="Arial"/>
          <w:lang w:eastAsia="zh-CN"/>
        </w:rPr>
        <w:t xml:space="preserve">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6232"/>
        <w:gridCol w:w="3544"/>
      </w:tblGrid>
      <w:tr w:rsidR="004C747B" w:rsidRPr="00D01E14" w14:paraId="4D89C5AB" w14:textId="77777777" w:rsidTr="00AF77B8">
        <w:tc>
          <w:tcPr>
            <w:tcW w:w="6232" w:type="dxa"/>
            <w:shd w:val="clear" w:color="auto" w:fill="D9D9D9" w:themeFill="background1" w:themeFillShade="D9"/>
          </w:tcPr>
          <w:p w14:paraId="3CD9D357" w14:textId="19833AE7" w:rsidR="004C747B" w:rsidRPr="00595F81" w:rsidRDefault="004C747B" w:rsidP="00AF77B8">
            <w:pPr>
              <w:spacing w:after="60" w:line="228" w:lineRule="auto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 Electronic Agreement meeting</w:t>
            </w:r>
            <w:r w:rsidR="00EE2E75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0B8D79E4" w14:textId="5BD457A2" w:rsidR="004C747B" w:rsidRPr="00595F81" w:rsidRDefault="004C747B" w:rsidP="00AF77B8">
            <w:pPr>
              <w:spacing w:after="60" w:line="228" w:lineRule="auto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 WG meeting weeks</w:t>
            </w:r>
          </w:p>
        </w:tc>
      </w:tr>
      <w:tr w:rsidR="004C747B" w:rsidRPr="00D01E14" w14:paraId="1561697B" w14:textId="77777777" w:rsidTr="008B14A8">
        <w:tc>
          <w:tcPr>
            <w:tcW w:w="6232" w:type="dxa"/>
            <w:shd w:val="clear" w:color="auto" w:fill="FFFF99"/>
          </w:tcPr>
          <w:p w14:paraId="53F9EBA5" w14:textId="5649C710" w:rsidR="00EE2E75" w:rsidRDefault="00EE2E75" w:rsidP="00EE2E75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#19:</w:t>
            </w:r>
          </w:p>
          <w:p w14:paraId="3971008C" w14:textId="36361DB8" w:rsidR="004C747B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C747B">
              <w:rPr>
                <w:rFonts w:ascii="Arial" w:hAnsi="Arial" w:cs="Arial"/>
              </w:rPr>
              <w:t>1</w:t>
            </w:r>
            <w:r w:rsidR="004C747B" w:rsidRPr="00797EBC">
              <w:rPr>
                <w:rFonts w:ascii="Arial" w:hAnsi="Arial" w:cs="Arial"/>
                <w:vertAlign w:val="superscript"/>
              </w:rPr>
              <w:t>th</w:t>
            </w:r>
            <w:r w:rsidR="004C747B">
              <w:rPr>
                <w:rFonts w:ascii="Arial" w:hAnsi="Arial" w:cs="Arial"/>
              </w:rPr>
              <w:t xml:space="preserve"> Jan: incoming preferred LS arrival, last arrival: </w:t>
            </w:r>
            <w:r>
              <w:rPr>
                <w:rFonts w:ascii="Arial" w:hAnsi="Arial" w:cs="Arial"/>
              </w:rPr>
              <w:t>29</w:t>
            </w:r>
            <w:r w:rsidR="004C747B" w:rsidRPr="00797EBC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 w:rsidR="004C747B">
              <w:rPr>
                <w:rFonts w:ascii="Arial" w:hAnsi="Arial" w:cs="Arial"/>
              </w:rPr>
              <w:t xml:space="preserve"> January</w:t>
            </w:r>
          </w:p>
          <w:p w14:paraId="3F2EC304" w14:textId="05E3B764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B14A8">
              <w:rPr>
                <w:rFonts w:ascii="Arial" w:hAnsi="Arial" w:cs="Arial"/>
              </w:rPr>
              <w:t>1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Jan – 2</w:t>
            </w:r>
            <w:r w:rsidR="008B14A8">
              <w:rPr>
                <w:rFonts w:ascii="Arial" w:hAnsi="Arial" w:cs="Arial"/>
              </w:rPr>
              <w:t>2</w:t>
            </w:r>
            <w:r w:rsidR="008B14A8" w:rsidRPr="008B14A8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Jan</w:t>
            </w:r>
            <w:r w:rsidRPr="00595F81">
              <w:rPr>
                <w:rFonts w:ascii="Arial" w:hAnsi="Arial" w:cs="Arial"/>
              </w:rPr>
              <w:t>, 21.00 CET: submission period (new Tdocs)</w:t>
            </w:r>
          </w:p>
          <w:p w14:paraId="7FFC4737" w14:textId="157CE4C5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B14A8">
              <w:rPr>
                <w:rFonts w:ascii="Arial" w:hAnsi="Arial" w:cs="Arial"/>
              </w:rPr>
              <w:t>1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Jan – </w:t>
            </w:r>
            <w:r w:rsidR="008B14A8">
              <w:rPr>
                <w:rFonts w:ascii="Arial" w:hAnsi="Arial" w:cs="Arial"/>
              </w:rPr>
              <w:t>29</w:t>
            </w:r>
            <w:r>
              <w:rPr>
                <w:rFonts w:ascii="Arial" w:hAnsi="Arial" w:cs="Arial"/>
                <w:vertAlign w:val="superscript"/>
              </w:rPr>
              <w:t>t</w:t>
            </w:r>
            <w:r w:rsidR="008B14A8">
              <w:rPr>
                <w:rFonts w:ascii="Arial" w:hAnsi="Arial" w:cs="Arial"/>
                <w:vertAlign w:val="superscript"/>
              </w:rPr>
              <w:t>h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Jan</w:t>
            </w:r>
            <w:r w:rsidRPr="00595F81">
              <w:rPr>
                <w:rFonts w:ascii="Arial" w:hAnsi="Arial" w:cs="Arial"/>
              </w:rPr>
              <w:t>, 21.00 CET: submission period (revisions)</w:t>
            </w:r>
          </w:p>
          <w:p w14:paraId="0C451639" w14:textId="0531A376" w:rsidR="004C747B" w:rsidRPr="00595F81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4C747B" w:rsidRPr="00FE1806">
              <w:rPr>
                <w:rFonts w:ascii="Arial" w:hAnsi="Arial" w:cs="Arial"/>
                <w:vertAlign w:val="superscript"/>
              </w:rPr>
              <w:t>t</w:t>
            </w:r>
            <w:r w:rsidR="004C747B">
              <w:rPr>
                <w:rFonts w:ascii="Arial" w:hAnsi="Arial" w:cs="Arial"/>
                <w:vertAlign w:val="superscript"/>
              </w:rPr>
              <w:t>h</w:t>
            </w:r>
            <w:r w:rsidR="004C747B">
              <w:rPr>
                <w:rFonts w:ascii="Arial" w:hAnsi="Arial" w:cs="Arial"/>
              </w:rPr>
              <w:t xml:space="preserve"> Jan – </w:t>
            </w:r>
            <w:r>
              <w:rPr>
                <w:rFonts w:ascii="Arial" w:hAnsi="Arial" w:cs="Arial"/>
              </w:rPr>
              <w:t>29</w:t>
            </w:r>
            <w:r w:rsidR="004C747B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r w:rsidR="004C747B">
              <w:rPr>
                <w:rFonts w:ascii="Arial" w:hAnsi="Arial" w:cs="Arial"/>
              </w:rPr>
              <w:t>Jan</w:t>
            </w:r>
            <w:r w:rsidR="004C747B" w:rsidRPr="00595F81">
              <w:rPr>
                <w:rFonts w:ascii="Arial" w:hAnsi="Arial" w:cs="Arial"/>
              </w:rPr>
              <w:t>, 21.00 CET: commenting period</w:t>
            </w:r>
          </w:p>
          <w:p w14:paraId="51724B51" w14:textId="3039DCBB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Mon, </w:t>
            </w:r>
            <w:r w:rsidR="008B14A8">
              <w:rPr>
                <w:rFonts w:ascii="Arial" w:hAnsi="Arial" w:cs="Arial"/>
                <w:b/>
              </w:rPr>
              <w:t>1</w:t>
            </w:r>
            <w:r w:rsidR="008B14A8">
              <w:rPr>
                <w:rFonts w:ascii="Arial" w:hAnsi="Arial" w:cs="Arial"/>
                <w:b/>
                <w:vertAlign w:val="superscript"/>
              </w:rPr>
              <w:t>st</w:t>
            </w:r>
            <w:r w:rsidRPr="00595F81">
              <w:rPr>
                <w:rFonts w:ascii="Arial" w:hAnsi="Arial" w:cs="Arial"/>
                <w:b/>
              </w:rPr>
              <w:t xml:space="preserve"> Feb 16.00 CET: RAN6 #1</w:t>
            </w:r>
            <w:r w:rsidR="008B14A8">
              <w:rPr>
                <w:rFonts w:ascii="Arial" w:hAnsi="Arial" w:cs="Arial"/>
                <w:b/>
              </w:rPr>
              <w:t>9</w:t>
            </w:r>
            <w:r w:rsidRPr="00595F81">
              <w:rPr>
                <w:rFonts w:ascii="Arial" w:hAnsi="Arial" w:cs="Arial"/>
                <w:b/>
              </w:rPr>
              <w:t xml:space="preserve"> Decision</w:t>
            </w:r>
            <w:r w:rsidRPr="00595F81">
              <w:rPr>
                <w:rFonts w:ascii="Arial" w:hAnsi="Arial" w:cs="Arial"/>
              </w:rPr>
              <w:t xml:space="preserve"> </w:t>
            </w:r>
            <w:r w:rsidRPr="00595F81">
              <w:rPr>
                <w:rFonts w:ascii="Arial" w:hAnsi="Arial" w:cs="Arial"/>
                <w:b/>
              </w:rPr>
              <w:t>Teleconference</w:t>
            </w:r>
          </w:p>
        </w:tc>
        <w:tc>
          <w:tcPr>
            <w:tcW w:w="3544" w:type="dxa"/>
            <w:shd w:val="clear" w:color="auto" w:fill="auto"/>
          </w:tcPr>
          <w:p w14:paraId="74950EB0" w14:textId="7C32C820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</w:tr>
      <w:tr w:rsidR="004C747B" w:rsidRPr="00D01E14" w14:paraId="2858B123" w14:textId="77777777" w:rsidTr="00AF77B8">
        <w:tc>
          <w:tcPr>
            <w:tcW w:w="6232" w:type="dxa"/>
            <w:shd w:val="clear" w:color="auto" w:fill="auto"/>
          </w:tcPr>
          <w:p w14:paraId="55184AC1" w14:textId="77777777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1FF8BB5C" w14:textId="04BBC8BC" w:rsidR="004C747B" w:rsidRPr="00595F81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vertAlign w:val="superscript"/>
              </w:rPr>
              <w:t>st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Mar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r w:rsidR="004C747B">
              <w:rPr>
                <w:rFonts w:ascii="Arial" w:hAnsi="Arial" w:cs="Arial"/>
              </w:rPr>
              <w:t>–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5</w:t>
            </w:r>
            <w:r w:rsidR="004C747B" w:rsidRPr="00334D3F">
              <w:rPr>
                <w:rFonts w:ascii="Arial" w:hAnsi="Arial" w:cs="Arial"/>
                <w:vertAlign w:val="superscript"/>
              </w:rPr>
              <w:t>th</w:t>
            </w:r>
            <w:r w:rsidR="004C74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Mar</w:t>
            </w:r>
            <w:r w:rsidR="004C747B" w:rsidRPr="00595F81">
              <w:rPr>
                <w:rFonts w:ascii="Arial" w:hAnsi="Arial" w:cs="Arial"/>
              </w:rPr>
              <w:t>, 20</w:t>
            </w:r>
            <w:r w:rsidR="004C747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1</w:t>
            </w:r>
          </w:p>
          <w:p w14:paraId="24388BD2" w14:textId="377C5113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meetings (</w:t>
            </w:r>
            <w:r w:rsidR="0091297C">
              <w:rPr>
                <w:rFonts w:ascii="Arial" w:hAnsi="Arial" w:cs="Arial"/>
              </w:rPr>
              <w:t>Europe</w:t>
            </w:r>
            <w:r w:rsidRPr="00595F81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4C747B" w:rsidRPr="00D01E14" w14:paraId="0B59D6D3" w14:textId="77777777" w:rsidTr="00AF77B8">
        <w:tc>
          <w:tcPr>
            <w:tcW w:w="6232" w:type="dxa"/>
            <w:shd w:val="clear" w:color="auto" w:fill="auto"/>
          </w:tcPr>
          <w:p w14:paraId="6D9047E1" w14:textId="77777777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53227D78" w14:textId="1463AA33" w:rsidR="004C747B" w:rsidRPr="00595F81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4C747B" w:rsidRPr="00595F81">
              <w:rPr>
                <w:rFonts w:ascii="Arial" w:hAnsi="Arial" w:cs="Arial"/>
                <w:vertAlign w:val="superscript"/>
              </w:rPr>
              <w:t>th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 w:rsidR="004C747B" w:rsidRPr="00595F81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3</w:t>
            </w:r>
            <w:r w:rsidRPr="008B14A8">
              <w:rPr>
                <w:rFonts w:ascii="Arial" w:hAnsi="Arial" w:cs="Arial"/>
                <w:vertAlign w:val="superscript"/>
              </w:rPr>
              <w:t>rd</w:t>
            </w:r>
            <w:r w:rsidR="004C747B" w:rsidRPr="00595F81">
              <w:rPr>
                <w:rFonts w:ascii="Arial" w:hAnsi="Arial" w:cs="Arial"/>
              </w:rPr>
              <w:t xml:space="preserve"> Apr, 20</w:t>
            </w:r>
            <w:r w:rsidR="004C747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1</w:t>
            </w:r>
          </w:p>
          <w:p w14:paraId="6D3452D0" w14:textId="68361CC5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Bis meetings (</w:t>
            </w:r>
            <w:r w:rsidR="0091297C">
              <w:rPr>
                <w:rFonts w:ascii="Arial" w:hAnsi="Arial" w:cs="Arial"/>
              </w:rPr>
              <w:t>China/Taiwan</w:t>
            </w:r>
            <w:r w:rsidRPr="00595F81">
              <w:rPr>
                <w:rFonts w:ascii="Arial" w:hAnsi="Arial" w:cs="Arial"/>
              </w:rPr>
              <w:t>)</w:t>
            </w:r>
          </w:p>
        </w:tc>
      </w:tr>
      <w:tr w:rsidR="004C747B" w:rsidRPr="00D01E14" w14:paraId="75040B45" w14:textId="77777777" w:rsidTr="008B14A8">
        <w:tc>
          <w:tcPr>
            <w:tcW w:w="6232" w:type="dxa"/>
            <w:shd w:val="clear" w:color="auto" w:fill="FFFF99"/>
          </w:tcPr>
          <w:p w14:paraId="676699A3" w14:textId="4ADCF3D6" w:rsidR="00EE2E75" w:rsidRDefault="00EE2E75" w:rsidP="00EE2E75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#20:</w:t>
            </w:r>
          </w:p>
          <w:p w14:paraId="10930771" w14:textId="7190275B" w:rsidR="004C747B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4C747B" w:rsidRPr="00595F81">
              <w:rPr>
                <w:rFonts w:ascii="Arial" w:hAnsi="Arial" w:cs="Arial"/>
                <w:vertAlign w:val="superscript"/>
              </w:rPr>
              <w:t>t</w:t>
            </w:r>
            <w:r w:rsidR="004C747B">
              <w:rPr>
                <w:rFonts w:ascii="Arial" w:hAnsi="Arial" w:cs="Arial"/>
                <w:vertAlign w:val="superscript"/>
              </w:rPr>
              <w:t xml:space="preserve">h </w:t>
            </w:r>
            <w:r w:rsidR="004C747B">
              <w:rPr>
                <w:rFonts w:ascii="Arial" w:hAnsi="Arial" w:cs="Arial"/>
              </w:rPr>
              <w:t xml:space="preserve">April: incoming preferred LS arrival, last arrival: </w:t>
            </w:r>
            <w:r w:rsidR="007A1A21">
              <w:rPr>
                <w:rFonts w:ascii="Arial" w:hAnsi="Arial" w:cs="Arial"/>
              </w:rPr>
              <w:t>5</w:t>
            </w:r>
            <w:r w:rsidR="004C747B">
              <w:rPr>
                <w:rFonts w:ascii="Arial" w:hAnsi="Arial" w:cs="Arial"/>
                <w:vertAlign w:val="superscript"/>
              </w:rPr>
              <w:t>th</w:t>
            </w:r>
            <w:r w:rsidR="004C747B">
              <w:rPr>
                <w:rFonts w:ascii="Arial" w:hAnsi="Arial" w:cs="Arial"/>
              </w:rPr>
              <w:t xml:space="preserve"> May</w:t>
            </w:r>
          </w:p>
          <w:p w14:paraId="739122A9" w14:textId="39756B4B" w:rsidR="004C747B" w:rsidRPr="00595F81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4C747B" w:rsidRPr="00595F81">
              <w:rPr>
                <w:rFonts w:ascii="Arial" w:hAnsi="Arial" w:cs="Arial"/>
                <w:vertAlign w:val="superscript"/>
              </w:rPr>
              <w:t>t</w:t>
            </w:r>
            <w:r w:rsidR="004C747B">
              <w:rPr>
                <w:rFonts w:ascii="Arial" w:hAnsi="Arial" w:cs="Arial"/>
                <w:vertAlign w:val="superscript"/>
              </w:rPr>
              <w:t xml:space="preserve">h </w:t>
            </w:r>
            <w:r w:rsidR="007A1A21">
              <w:rPr>
                <w:rFonts w:ascii="Arial" w:hAnsi="Arial" w:cs="Arial"/>
              </w:rPr>
              <w:t xml:space="preserve">April </w:t>
            </w:r>
            <w:r w:rsidR="004C747B">
              <w:rPr>
                <w:rFonts w:ascii="Arial" w:hAnsi="Arial" w:cs="Arial"/>
              </w:rPr>
              <w:t xml:space="preserve">– </w:t>
            </w:r>
            <w:r w:rsidR="007A1A21">
              <w:rPr>
                <w:rFonts w:ascii="Arial" w:hAnsi="Arial" w:cs="Arial"/>
              </w:rPr>
              <w:t>30</w:t>
            </w:r>
            <w:r w:rsidR="007A1A21" w:rsidRPr="007A1A21">
              <w:rPr>
                <w:rFonts w:ascii="Arial" w:hAnsi="Arial" w:cs="Arial"/>
                <w:vertAlign w:val="superscript"/>
              </w:rPr>
              <w:t>th</w:t>
            </w:r>
            <w:r w:rsidR="007A1A21">
              <w:rPr>
                <w:rFonts w:ascii="Arial" w:hAnsi="Arial" w:cs="Arial"/>
              </w:rPr>
              <w:t xml:space="preserve"> April</w:t>
            </w:r>
            <w:r w:rsidR="00E33692">
              <w:rPr>
                <w:rFonts w:ascii="Arial" w:hAnsi="Arial" w:cs="Arial"/>
              </w:rPr>
              <w:t>,</w:t>
            </w:r>
            <w:r w:rsidR="004C747B" w:rsidRPr="00595F81">
              <w:rPr>
                <w:rFonts w:ascii="Arial" w:hAnsi="Arial" w:cs="Arial"/>
              </w:rPr>
              <w:t xml:space="preserve"> 21.00 CEST: submission period (new Tdocs)</w:t>
            </w:r>
          </w:p>
          <w:p w14:paraId="21EB9878" w14:textId="68A1E5AC" w:rsidR="004C747B" w:rsidRPr="00595F81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4C747B" w:rsidRPr="00595F81">
              <w:rPr>
                <w:rFonts w:ascii="Arial" w:hAnsi="Arial" w:cs="Arial"/>
                <w:vertAlign w:val="superscript"/>
              </w:rPr>
              <w:t>t</w:t>
            </w:r>
            <w:r w:rsidR="004C747B">
              <w:rPr>
                <w:rFonts w:ascii="Arial" w:hAnsi="Arial" w:cs="Arial"/>
                <w:vertAlign w:val="superscript"/>
              </w:rPr>
              <w:t xml:space="preserve">h </w:t>
            </w:r>
            <w:r w:rsidR="004C747B">
              <w:rPr>
                <w:rFonts w:ascii="Arial" w:hAnsi="Arial" w:cs="Arial"/>
              </w:rPr>
              <w:t xml:space="preserve">April – </w:t>
            </w:r>
            <w:r w:rsidR="007A1A21">
              <w:rPr>
                <w:rFonts w:ascii="Arial" w:hAnsi="Arial" w:cs="Arial"/>
              </w:rPr>
              <w:t>5</w:t>
            </w:r>
            <w:r w:rsidR="004C747B" w:rsidRPr="00595F81">
              <w:rPr>
                <w:rFonts w:ascii="Arial" w:hAnsi="Arial" w:cs="Arial"/>
                <w:vertAlign w:val="superscript"/>
              </w:rPr>
              <w:t>th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r w:rsidR="004C747B">
              <w:rPr>
                <w:rFonts w:ascii="Arial" w:hAnsi="Arial" w:cs="Arial"/>
              </w:rPr>
              <w:t>May</w:t>
            </w:r>
            <w:r w:rsidR="00E33692">
              <w:rPr>
                <w:rFonts w:ascii="Arial" w:hAnsi="Arial" w:cs="Arial"/>
              </w:rPr>
              <w:t>,</w:t>
            </w:r>
            <w:r w:rsidR="004C747B" w:rsidRPr="00595F81">
              <w:rPr>
                <w:rFonts w:ascii="Arial" w:hAnsi="Arial" w:cs="Arial"/>
              </w:rPr>
              <w:t xml:space="preserve"> 21.00 CEST: submission period (revisions)</w:t>
            </w:r>
          </w:p>
          <w:p w14:paraId="6644FCCC" w14:textId="25F4F7FD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B14A8">
              <w:rPr>
                <w:rFonts w:ascii="Arial" w:hAnsi="Arial" w:cs="Arial"/>
              </w:rPr>
              <w:t>6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Apr</w:t>
            </w:r>
            <w:r w:rsidR="007A1A2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– </w:t>
            </w:r>
            <w:r w:rsidR="007A1A21">
              <w:rPr>
                <w:rFonts w:ascii="Arial" w:hAnsi="Arial" w:cs="Arial"/>
              </w:rPr>
              <w:t>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May</w:t>
            </w:r>
            <w:r w:rsidR="00E33692">
              <w:rPr>
                <w:rFonts w:ascii="Arial" w:hAnsi="Arial" w:cs="Arial"/>
              </w:rPr>
              <w:t>,</w:t>
            </w:r>
            <w:r w:rsidRPr="00595F81">
              <w:rPr>
                <w:rFonts w:ascii="Arial" w:hAnsi="Arial" w:cs="Arial"/>
              </w:rPr>
              <w:t xml:space="preserve"> 21.00 CEST: commenting period</w:t>
            </w:r>
          </w:p>
          <w:p w14:paraId="7FA309B4" w14:textId="6CD9A90F" w:rsidR="004C747B" w:rsidRPr="00595F81" w:rsidRDefault="004C747B" w:rsidP="00AF77B8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Thu, </w:t>
            </w:r>
            <w:r w:rsidR="008B14A8">
              <w:rPr>
                <w:rFonts w:ascii="Arial" w:hAnsi="Arial" w:cs="Arial"/>
                <w:b/>
              </w:rPr>
              <w:t>6</w:t>
            </w:r>
            <w:r>
              <w:rPr>
                <w:rFonts w:ascii="Arial" w:hAnsi="Arial" w:cs="Arial"/>
                <w:b/>
                <w:vertAlign w:val="superscript"/>
              </w:rPr>
              <w:t>th</w:t>
            </w:r>
            <w:r w:rsidRPr="00595F8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May</w:t>
            </w:r>
            <w:r w:rsidRPr="00595F81">
              <w:rPr>
                <w:rFonts w:ascii="Arial" w:hAnsi="Arial" w:cs="Arial"/>
                <w:b/>
              </w:rPr>
              <w:t xml:space="preserve"> 16.00 CEST</w:t>
            </w:r>
            <w:r>
              <w:rPr>
                <w:rFonts w:ascii="Arial" w:hAnsi="Arial" w:cs="Arial"/>
                <w:b/>
              </w:rPr>
              <w:t>:</w:t>
            </w:r>
            <w:r w:rsidRPr="00595F81">
              <w:rPr>
                <w:rFonts w:ascii="Arial" w:hAnsi="Arial" w:cs="Arial"/>
                <w:b/>
              </w:rPr>
              <w:t xml:space="preserve"> RAN6 #</w:t>
            </w:r>
            <w:r w:rsidR="008B14A8">
              <w:rPr>
                <w:rFonts w:ascii="Arial" w:hAnsi="Arial" w:cs="Arial"/>
                <w:b/>
              </w:rPr>
              <w:t>20</w:t>
            </w:r>
            <w:r w:rsidRPr="00595F81">
              <w:rPr>
                <w:rFonts w:ascii="Arial" w:hAnsi="Arial" w:cs="Arial"/>
                <w:b/>
              </w:rPr>
              <w:t xml:space="preserve"> Decision Teleconference</w:t>
            </w:r>
          </w:p>
        </w:tc>
        <w:tc>
          <w:tcPr>
            <w:tcW w:w="3544" w:type="dxa"/>
            <w:shd w:val="clear" w:color="auto" w:fill="auto"/>
          </w:tcPr>
          <w:p w14:paraId="3254A9D4" w14:textId="43347181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</w:tr>
      <w:tr w:rsidR="004C747B" w:rsidRPr="00D01E14" w14:paraId="358244EA" w14:textId="77777777" w:rsidTr="00AF77B8">
        <w:tc>
          <w:tcPr>
            <w:tcW w:w="6232" w:type="dxa"/>
          </w:tcPr>
          <w:p w14:paraId="37314D6E" w14:textId="77777777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79743612" w14:textId="4DB55F8F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4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May, 20</w:t>
            </w:r>
            <w:r w:rsidR="007A1A21">
              <w:rPr>
                <w:rFonts w:ascii="Arial" w:hAnsi="Arial" w:cs="Arial"/>
              </w:rPr>
              <w:t>21</w:t>
            </w:r>
          </w:p>
          <w:p w14:paraId="7A4B4AD2" w14:textId="05F219AB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meetings (</w:t>
            </w:r>
            <w:r w:rsidR="0091297C">
              <w:rPr>
                <w:rFonts w:ascii="Arial" w:hAnsi="Arial" w:cs="Arial"/>
              </w:rPr>
              <w:t>US</w:t>
            </w:r>
            <w:r w:rsidRPr="00595F81">
              <w:rPr>
                <w:rFonts w:ascii="Arial" w:hAnsi="Arial" w:cs="Arial"/>
              </w:rPr>
              <w:t>)</w:t>
            </w:r>
          </w:p>
        </w:tc>
      </w:tr>
      <w:tr w:rsidR="004C747B" w:rsidRPr="00D01E14" w14:paraId="11571EE7" w14:textId="77777777" w:rsidTr="00AF77B8">
        <w:tc>
          <w:tcPr>
            <w:tcW w:w="6232" w:type="dxa"/>
          </w:tcPr>
          <w:p w14:paraId="1A68D6FC" w14:textId="77777777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430C38EB" w14:textId="56E78DBF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3</w:t>
            </w:r>
            <w:r w:rsidR="007A1A21" w:rsidRPr="007A1A21">
              <w:rPr>
                <w:rFonts w:ascii="Arial" w:hAnsi="Arial" w:cs="Arial"/>
                <w:vertAlign w:val="superscript"/>
              </w:rPr>
              <w:t>rd</w:t>
            </w:r>
            <w:r w:rsidRPr="00595F81">
              <w:rPr>
                <w:rFonts w:ascii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Aug, 20</w:t>
            </w: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1</w:t>
            </w:r>
          </w:p>
          <w:p w14:paraId="46F07220" w14:textId="7EA8D261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meetings (</w:t>
            </w:r>
            <w:r w:rsidR="0091297C">
              <w:rPr>
                <w:rFonts w:ascii="Arial" w:hAnsi="Arial" w:cs="Arial"/>
              </w:rPr>
              <w:t>Europe</w:t>
            </w:r>
            <w:r w:rsidRPr="00595F81">
              <w:rPr>
                <w:rFonts w:ascii="Arial" w:hAnsi="Arial" w:cs="Arial"/>
              </w:rPr>
              <w:t>)</w:t>
            </w:r>
          </w:p>
        </w:tc>
      </w:tr>
      <w:tr w:rsidR="004C747B" w:rsidRPr="00D01E14" w14:paraId="256C8D49" w14:textId="77777777" w:rsidTr="00EE2E75">
        <w:tc>
          <w:tcPr>
            <w:tcW w:w="6232" w:type="dxa"/>
            <w:shd w:val="clear" w:color="auto" w:fill="FFFF99"/>
          </w:tcPr>
          <w:p w14:paraId="5A776172" w14:textId="6F9437B5" w:rsidR="00EE2E75" w:rsidRDefault="00EE2E75" w:rsidP="00EE2E75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#21:</w:t>
            </w:r>
          </w:p>
          <w:p w14:paraId="567C80E6" w14:textId="0DD2288D" w:rsidR="004C747B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Sept: incoming preferred LS arrival, last arrival: 2</w:t>
            </w:r>
            <w:r w:rsidR="007A1A21">
              <w:rPr>
                <w:rFonts w:ascii="Arial" w:hAnsi="Arial" w:cs="Arial"/>
              </w:rPr>
              <w:t>2</w:t>
            </w:r>
            <w:r w:rsidR="007A1A21" w:rsidRPr="007A1A21">
              <w:rPr>
                <w:rFonts w:ascii="Arial" w:hAnsi="Arial" w:cs="Arial"/>
                <w:vertAlign w:val="superscript"/>
              </w:rPr>
              <w:t>nd</w:t>
            </w:r>
            <w:r w:rsidR="007A1A2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Oct</w:t>
            </w:r>
            <w:r w:rsidR="00E33692">
              <w:rPr>
                <w:rFonts w:ascii="Arial" w:hAnsi="Arial" w:cs="Arial"/>
              </w:rPr>
              <w:t>ober</w:t>
            </w:r>
          </w:p>
          <w:p w14:paraId="0169DAB0" w14:textId="41DA6C18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 – 1</w:t>
            </w:r>
            <w:r w:rsidR="007A1A21">
              <w:rPr>
                <w:rFonts w:ascii="Arial" w:hAnsi="Arial" w:cs="Arial"/>
              </w:rPr>
              <w:t>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Oct</w:t>
            </w:r>
            <w:r w:rsidR="00E33692">
              <w:rPr>
                <w:rFonts w:ascii="Arial" w:hAnsi="Arial" w:cs="Arial"/>
              </w:rPr>
              <w:t>,</w:t>
            </w:r>
            <w:r w:rsidRPr="00595F81">
              <w:rPr>
                <w:rFonts w:ascii="Arial" w:hAnsi="Arial" w:cs="Arial"/>
              </w:rPr>
              <w:t xml:space="preserve"> 21.00 CEST: submission period (new Tdocs)</w:t>
            </w:r>
          </w:p>
          <w:p w14:paraId="54F75153" w14:textId="73719D9F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 – 2</w:t>
            </w:r>
            <w:r w:rsidR="007A1A21">
              <w:rPr>
                <w:rFonts w:ascii="Arial" w:hAnsi="Arial" w:cs="Arial"/>
              </w:rPr>
              <w:t>2</w:t>
            </w:r>
            <w:r w:rsidR="007A1A21" w:rsidRPr="007A1A21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Oct</w:t>
            </w:r>
            <w:r w:rsidR="00E33692">
              <w:rPr>
                <w:rFonts w:ascii="Arial" w:hAnsi="Arial" w:cs="Arial"/>
              </w:rPr>
              <w:t>,</w:t>
            </w:r>
            <w:r w:rsidRPr="00595F81">
              <w:rPr>
                <w:rFonts w:ascii="Arial" w:hAnsi="Arial" w:cs="Arial"/>
              </w:rPr>
              <w:t xml:space="preserve"> 21.00 CE</w:t>
            </w:r>
            <w:r>
              <w:rPr>
                <w:rFonts w:ascii="Arial" w:hAnsi="Arial" w:cs="Arial"/>
              </w:rPr>
              <w:t>S</w:t>
            </w:r>
            <w:r w:rsidRPr="00595F81">
              <w:rPr>
                <w:rFonts w:ascii="Arial" w:hAnsi="Arial" w:cs="Arial"/>
              </w:rPr>
              <w:t>T: submission period (revisions)</w:t>
            </w:r>
          </w:p>
          <w:p w14:paraId="2EF7D09F" w14:textId="68B8D2D9" w:rsidR="004C747B" w:rsidRPr="00595F81" w:rsidRDefault="001C7CC2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4C747B" w:rsidRPr="00595F81">
              <w:rPr>
                <w:rFonts w:ascii="Arial" w:hAnsi="Arial" w:cs="Arial"/>
                <w:vertAlign w:val="superscript"/>
              </w:rPr>
              <w:t>t</w:t>
            </w:r>
            <w:r w:rsidR="004C747B">
              <w:rPr>
                <w:rFonts w:ascii="Arial" w:hAnsi="Arial" w:cs="Arial"/>
                <w:vertAlign w:val="superscript"/>
              </w:rPr>
              <w:t>h</w:t>
            </w:r>
            <w:r w:rsidR="004C747B">
              <w:rPr>
                <w:rFonts w:ascii="Arial" w:hAnsi="Arial" w:cs="Arial"/>
              </w:rPr>
              <w:t xml:space="preserve"> – 2</w:t>
            </w:r>
            <w:r w:rsidR="007A1A21">
              <w:rPr>
                <w:rFonts w:ascii="Arial" w:hAnsi="Arial" w:cs="Arial"/>
              </w:rPr>
              <w:t>2</w:t>
            </w:r>
            <w:r w:rsidR="007A1A21" w:rsidRPr="007A1A21">
              <w:rPr>
                <w:rFonts w:ascii="Arial" w:hAnsi="Arial" w:cs="Arial"/>
                <w:vertAlign w:val="superscript"/>
              </w:rPr>
              <w:t>nd</w:t>
            </w:r>
            <w:r w:rsidR="007A1A21">
              <w:rPr>
                <w:rFonts w:ascii="Arial" w:hAnsi="Arial" w:cs="Arial"/>
              </w:rPr>
              <w:t xml:space="preserve"> </w:t>
            </w:r>
            <w:r w:rsidR="004C747B">
              <w:rPr>
                <w:rFonts w:ascii="Arial" w:hAnsi="Arial" w:cs="Arial"/>
              </w:rPr>
              <w:t>Oct</w:t>
            </w:r>
            <w:r w:rsidR="00E33692">
              <w:rPr>
                <w:rFonts w:ascii="Arial" w:hAnsi="Arial" w:cs="Arial"/>
              </w:rPr>
              <w:t>,</w:t>
            </w:r>
            <w:r w:rsidR="004C747B" w:rsidRPr="00595F81">
              <w:rPr>
                <w:rFonts w:ascii="Arial" w:hAnsi="Arial" w:cs="Arial"/>
              </w:rPr>
              <w:t xml:space="preserve"> 21.00 CE</w:t>
            </w:r>
            <w:r w:rsidR="004C747B">
              <w:rPr>
                <w:rFonts w:ascii="Arial" w:hAnsi="Arial" w:cs="Arial"/>
              </w:rPr>
              <w:t>S</w:t>
            </w:r>
            <w:r w:rsidR="004C747B" w:rsidRPr="00595F81">
              <w:rPr>
                <w:rFonts w:ascii="Arial" w:hAnsi="Arial" w:cs="Arial"/>
              </w:rPr>
              <w:t>T: commenting period</w:t>
            </w:r>
          </w:p>
          <w:p w14:paraId="740B1F2D" w14:textId="6B59D205" w:rsidR="004C747B" w:rsidRPr="00595F81" w:rsidRDefault="004C747B" w:rsidP="00AF77B8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Mon, 2</w:t>
            </w:r>
            <w:r w:rsidR="007A1A21">
              <w:rPr>
                <w:rFonts w:ascii="Arial" w:hAnsi="Arial" w:cs="Arial"/>
                <w:b/>
              </w:rPr>
              <w:t>5</w:t>
            </w:r>
            <w:r w:rsidRPr="00595F81">
              <w:rPr>
                <w:rFonts w:ascii="Arial" w:hAnsi="Arial" w:cs="Arial"/>
                <w:b/>
                <w:vertAlign w:val="superscript"/>
              </w:rPr>
              <w:t>th</w:t>
            </w:r>
            <w:r>
              <w:rPr>
                <w:rFonts w:ascii="Arial" w:hAnsi="Arial" w:cs="Arial"/>
                <w:b/>
              </w:rPr>
              <w:t xml:space="preserve"> Oct</w:t>
            </w:r>
            <w:r w:rsidRPr="00595F81">
              <w:rPr>
                <w:rFonts w:ascii="Arial" w:hAnsi="Arial" w:cs="Arial"/>
                <w:b/>
              </w:rPr>
              <w:t xml:space="preserve"> 16.00 CET RAN6 #</w:t>
            </w:r>
            <w:r w:rsidR="008B14A8">
              <w:rPr>
                <w:rFonts w:ascii="Arial" w:hAnsi="Arial" w:cs="Arial"/>
                <w:b/>
              </w:rPr>
              <w:t>21</w:t>
            </w:r>
            <w:r>
              <w:rPr>
                <w:rFonts w:ascii="Arial" w:hAnsi="Arial" w:cs="Arial"/>
                <w:b/>
              </w:rPr>
              <w:t>:</w:t>
            </w:r>
            <w:r w:rsidRPr="00595F81">
              <w:rPr>
                <w:rFonts w:ascii="Arial" w:hAnsi="Arial" w:cs="Arial"/>
                <w:b/>
              </w:rPr>
              <w:t xml:space="preserve"> Decision Teleconference</w:t>
            </w:r>
          </w:p>
        </w:tc>
        <w:tc>
          <w:tcPr>
            <w:tcW w:w="3544" w:type="dxa"/>
            <w:shd w:val="clear" w:color="auto" w:fill="99CCFF"/>
          </w:tcPr>
          <w:p w14:paraId="5B0DC6B8" w14:textId="77777777" w:rsidR="00EE2E75" w:rsidRDefault="00EE2E75" w:rsidP="00EE2E75">
            <w:pPr>
              <w:spacing w:after="60"/>
              <w:rPr>
                <w:rFonts w:ascii="Arial" w:hAnsi="Arial" w:cs="Arial"/>
              </w:rPr>
            </w:pPr>
          </w:p>
          <w:p w14:paraId="5EC53BC0" w14:textId="77777777" w:rsidR="00EE2E75" w:rsidRDefault="00EE2E75" w:rsidP="00EE2E75">
            <w:pPr>
              <w:spacing w:after="60"/>
              <w:rPr>
                <w:rFonts w:ascii="Arial" w:hAnsi="Arial" w:cs="Arial"/>
              </w:rPr>
            </w:pPr>
          </w:p>
          <w:p w14:paraId="323ADD89" w14:textId="77777777" w:rsidR="00EE2E75" w:rsidRDefault="00EE2E75" w:rsidP="00EE2E75">
            <w:pPr>
              <w:spacing w:after="60"/>
              <w:rPr>
                <w:rFonts w:ascii="Arial" w:hAnsi="Arial" w:cs="Arial"/>
              </w:rPr>
            </w:pPr>
          </w:p>
          <w:p w14:paraId="4879AADF" w14:textId="4F9214F5" w:rsidR="00EE2E75" w:rsidRPr="00595F81" w:rsidRDefault="00EE2E75" w:rsidP="00EE2E75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- 1</w:t>
            </w:r>
            <w:r>
              <w:rPr>
                <w:rFonts w:ascii="Arial" w:hAnsi="Arial" w:cs="Arial"/>
              </w:rPr>
              <w:t>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Oct, 20</w:t>
            </w:r>
            <w:r>
              <w:rPr>
                <w:rFonts w:ascii="Arial" w:hAnsi="Arial" w:cs="Arial"/>
              </w:rPr>
              <w:t>21</w:t>
            </w:r>
          </w:p>
          <w:p w14:paraId="535CAD2E" w14:textId="7E9CF696" w:rsidR="004C747B" w:rsidRPr="00595F81" w:rsidRDefault="00EE2E75" w:rsidP="00EE2E75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Bis meetings (</w:t>
            </w:r>
            <w:r>
              <w:rPr>
                <w:rFonts w:ascii="Arial" w:hAnsi="Arial" w:cs="Arial"/>
              </w:rPr>
              <w:t>China</w:t>
            </w:r>
            <w:r w:rsidRPr="00595F81">
              <w:rPr>
                <w:rFonts w:ascii="Arial" w:hAnsi="Arial" w:cs="Arial"/>
              </w:rPr>
              <w:t>)</w:t>
            </w:r>
          </w:p>
        </w:tc>
      </w:tr>
      <w:tr w:rsidR="004C747B" w:rsidRPr="00D01E14" w14:paraId="43028242" w14:textId="77777777" w:rsidTr="00AF77B8">
        <w:trPr>
          <w:trHeight w:val="54"/>
        </w:trPr>
        <w:tc>
          <w:tcPr>
            <w:tcW w:w="6232" w:type="dxa"/>
          </w:tcPr>
          <w:p w14:paraId="5074FF9D" w14:textId="77777777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337EF890" w14:textId="4D1938FB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</w:t>
            </w:r>
            <w:r w:rsidR="007A1A21">
              <w:rPr>
                <w:rFonts w:ascii="Arial" w:hAnsi="Arial" w:cs="Arial"/>
              </w:rPr>
              <w:t>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– </w:t>
            </w:r>
            <w:r w:rsidR="007A1A21">
              <w:rPr>
                <w:rFonts w:ascii="Arial" w:hAnsi="Arial" w:cs="Arial"/>
              </w:rPr>
              <w:t>19</w:t>
            </w:r>
            <w:r w:rsidR="007A1A21" w:rsidRPr="007A1A2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Nov, 20</w:t>
            </w: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1</w:t>
            </w:r>
          </w:p>
          <w:p w14:paraId="29126D94" w14:textId="77777777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meetings (US)</w:t>
            </w:r>
          </w:p>
        </w:tc>
      </w:tr>
    </w:tbl>
    <w:p w14:paraId="524C005B" w14:textId="77777777" w:rsidR="004C747B" w:rsidRDefault="004C747B" w:rsidP="004C747B">
      <w:pPr>
        <w:spacing w:after="0"/>
        <w:rPr>
          <w:rFonts w:ascii="Arial" w:hAnsi="Arial" w:cs="Arial"/>
          <w:lang w:eastAsia="zh-CN"/>
        </w:rPr>
      </w:pPr>
    </w:p>
    <w:p w14:paraId="48B68FDB" w14:textId="0350B197" w:rsidR="004C747B" w:rsidRPr="00802921" w:rsidRDefault="004C747B" w:rsidP="004C747B">
      <w:pPr>
        <w:pStyle w:val="TF"/>
        <w:rPr>
          <w:lang w:eastAsia="zh-CN"/>
        </w:rPr>
      </w:pPr>
      <w:r w:rsidRPr="00802921">
        <w:rPr>
          <w:lang w:eastAsia="zh-CN"/>
        </w:rPr>
        <w:t xml:space="preserve">Table </w:t>
      </w:r>
      <w:r>
        <w:rPr>
          <w:lang w:eastAsia="zh-CN"/>
        </w:rPr>
        <w:t>2</w:t>
      </w:r>
      <w:r w:rsidRPr="00802921">
        <w:rPr>
          <w:lang w:eastAsia="zh-CN"/>
        </w:rPr>
        <w:t xml:space="preserve">: </w:t>
      </w:r>
      <w:r>
        <w:rPr>
          <w:lang w:eastAsia="zh-CN"/>
        </w:rPr>
        <w:t>Proposed RAN6 electronic agreement meeting dates in 2021.</w:t>
      </w:r>
    </w:p>
    <w:p w14:paraId="01209EB0" w14:textId="0BD4F1E6" w:rsidR="00460DA4" w:rsidRPr="00802921" w:rsidRDefault="00460DA4" w:rsidP="00BF7EA2">
      <w:pPr>
        <w:rPr>
          <w:lang w:eastAsia="zh-CN"/>
        </w:rPr>
      </w:pPr>
      <w:r>
        <w:rPr>
          <w:rFonts w:ascii="Arial" w:hAnsi="Arial" w:cs="Arial"/>
          <w:lang w:eastAsia="zh-CN"/>
        </w:rPr>
        <w:t>Collisions with RAN WG meetin</w:t>
      </w:r>
      <w:r w:rsidR="007A1A21">
        <w:rPr>
          <w:rFonts w:ascii="Arial" w:hAnsi="Arial" w:cs="Arial"/>
          <w:lang w:eastAsia="zh-CN"/>
        </w:rPr>
        <w:t xml:space="preserve">gs </w:t>
      </w:r>
      <w:r>
        <w:rPr>
          <w:rFonts w:ascii="Arial" w:hAnsi="Arial" w:cs="Arial"/>
          <w:lang w:eastAsia="zh-CN"/>
        </w:rPr>
        <w:t xml:space="preserve">can be </w:t>
      </w:r>
      <w:r w:rsidR="007A1A21">
        <w:rPr>
          <w:rFonts w:ascii="Arial" w:hAnsi="Arial" w:cs="Arial"/>
          <w:lang w:eastAsia="zh-CN"/>
        </w:rPr>
        <w:t xml:space="preserve">avoided to a large degree </w:t>
      </w:r>
      <w:r>
        <w:rPr>
          <w:rFonts w:ascii="Arial" w:hAnsi="Arial" w:cs="Arial"/>
          <w:lang w:eastAsia="zh-CN"/>
        </w:rPr>
        <w:t>with the above meeting dates.</w:t>
      </w:r>
    </w:p>
    <w:p w14:paraId="75309244" w14:textId="0355C0E0" w:rsidR="00B97703" w:rsidRDefault="006B4A30" w:rsidP="000F6242">
      <w:pPr>
        <w:pStyle w:val="Heading1"/>
      </w:pPr>
      <w:r>
        <w:t>3</w:t>
      </w:r>
      <w:r w:rsidR="002F1940">
        <w:tab/>
      </w:r>
      <w:r w:rsidR="005E2592">
        <w:t>Proposal</w:t>
      </w:r>
    </w:p>
    <w:p w14:paraId="050D271C" w14:textId="5F327787" w:rsidR="005E2592" w:rsidRDefault="005E2592" w:rsidP="005E259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is proposed to discuss and agree the meeting dates in Table 1</w:t>
      </w:r>
      <w:r w:rsidR="00334D3F">
        <w:rPr>
          <w:rFonts w:ascii="Arial" w:hAnsi="Arial" w:cs="Arial"/>
          <w:lang w:eastAsia="zh-CN"/>
        </w:rPr>
        <w:t xml:space="preserve"> and Table 2</w:t>
      </w:r>
      <w:r w:rsidR="007A1A21">
        <w:rPr>
          <w:rFonts w:ascii="Arial" w:hAnsi="Arial" w:cs="Arial"/>
          <w:lang w:eastAsia="zh-CN"/>
        </w:rPr>
        <w:t>, which will be communicated to RAN #85 for approval.</w:t>
      </w:r>
      <w:r w:rsidR="0091297C">
        <w:rPr>
          <w:rFonts w:ascii="Arial" w:hAnsi="Arial" w:cs="Arial"/>
          <w:lang w:eastAsia="zh-CN"/>
        </w:rPr>
        <w:t xml:space="preserve"> </w:t>
      </w:r>
      <w:r w:rsidR="00EE2E75">
        <w:rPr>
          <w:rFonts w:ascii="Arial" w:hAnsi="Arial" w:cs="Arial"/>
          <w:lang w:eastAsia="zh-CN"/>
        </w:rPr>
        <w:t>It is noted</w:t>
      </w:r>
      <w:r w:rsidR="0091297C">
        <w:rPr>
          <w:rFonts w:ascii="Arial" w:hAnsi="Arial" w:cs="Arial"/>
          <w:lang w:eastAsia="zh-CN"/>
        </w:rPr>
        <w:t xml:space="preserve">, </w:t>
      </w:r>
      <w:r w:rsidR="00EE2E75">
        <w:rPr>
          <w:rFonts w:ascii="Arial" w:hAnsi="Arial" w:cs="Arial"/>
          <w:lang w:eastAsia="zh-CN"/>
        </w:rPr>
        <w:t xml:space="preserve">that </w:t>
      </w:r>
      <w:r w:rsidR="0091297C">
        <w:rPr>
          <w:rFonts w:ascii="Arial" w:hAnsi="Arial" w:cs="Arial"/>
          <w:lang w:eastAsia="zh-CN"/>
        </w:rPr>
        <w:t xml:space="preserve">the above meeting arrangement for 2020 and 2021 </w:t>
      </w:r>
      <w:r w:rsidR="00EE2E75">
        <w:rPr>
          <w:rFonts w:ascii="Arial" w:hAnsi="Arial" w:cs="Arial"/>
          <w:lang w:eastAsia="zh-CN"/>
        </w:rPr>
        <w:t>is considered to</w:t>
      </w:r>
      <w:r w:rsidR="0091297C">
        <w:rPr>
          <w:rFonts w:ascii="Arial" w:hAnsi="Arial" w:cs="Arial"/>
          <w:lang w:eastAsia="zh-CN"/>
        </w:rPr>
        <w:t xml:space="preserve"> be subject to further discussion </w:t>
      </w:r>
      <w:r w:rsidR="00EE2E75">
        <w:rPr>
          <w:rFonts w:ascii="Arial" w:hAnsi="Arial" w:cs="Arial"/>
          <w:lang w:eastAsia="zh-CN"/>
        </w:rPr>
        <w:t xml:space="preserve">during this period </w:t>
      </w:r>
      <w:r w:rsidR="0091297C">
        <w:rPr>
          <w:rFonts w:ascii="Arial" w:hAnsi="Arial" w:cs="Arial"/>
          <w:lang w:eastAsia="zh-CN"/>
        </w:rPr>
        <w:t>(</w:t>
      </w:r>
      <w:r w:rsidR="00EE2E75">
        <w:rPr>
          <w:rFonts w:ascii="Arial" w:hAnsi="Arial" w:cs="Arial"/>
          <w:lang w:eastAsia="zh-CN"/>
        </w:rPr>
        <w:t>e.g</w:t>
      </w:r>
      <w:r w:rsidR="0091297C">
        <w:rPr>
          <w:rFonts w:ascii="Arial" w:hAnsi="Arial" w:cs="Arial"/>
          <w:lang w:eastAsia="zh-CN"/>
        </w:rPr>
        <w:t xml:space="preserve">. on reducing </w:t>
      </w:r>
      <w:r w:rsidR="00EE2E75">
        <w:rPr>
          <w:rFonts w:ascii="Arial" w:hAnsi="Arial" w:cs="Arial"/>
          <w:lang w:eastAsia="zh-CN"/>
        </w:rPr>
        <w:t>the meeting frequency</w:t>
      </w:r>
      <w:r w:rsidR="0091297C">
        <w:rPr>
          <w:rFonts w:ascii="Arial" w:hAnsi="Arial" w:cs="Arial"/>
          <w:lang w:eastAsia="zh-CN"/>
        </w:rPr>
        <w:t xml:space="preserve">) depending on the </w:t>
      </w:r>
      <w:r w:rsidR="00EE2E75">
        <w:rPr>
          <w:rFonts w:ascii="Arial" w:hAnsi="Arial" w:cs="Arial"/>
          <w:lang w:eastAsia="zh-CN"/>
        </w:rPr>
        <w:t xml:space="preserve">observed </w:t>
      </w:r>
      <w:r w:rsidR="0091297C">
        <w:rPr>
          <w:rFonts w:ascii="Arial" w:hAnsi="Arial" w:cs="Arial"/>
          <w:lang w:eastAsia="zh-CN"/>
        </w:rPr>
        <w:t xml:space="preserve">contribution level, number of active </w:t>
      </w:r>
      <w:r w:rsidR="00EE2E75">
        <w:rPr>
          <w:rFonts w:ascii="Arial" w:hAnsi="Arial" w:cs="Arial"/>
          <w:lang w:eastAsia="zh-CN"/>
        </w:rPr>
        <w:t>work items, etc.</w:t>
      </w:r>
    </w:p>
    <w:p w14:paraId="301EAE3D" w14:textId="492BF754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lastRenderedPageBreak/>
        <w:t>4</w:t>
      </w:r>
      <w:r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525B3F58" w14:textId="0FF5F991" w:rsidR="005F51EE" w:rsidRDefault="008F105C" w:rsidP="005E2592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[1] </w:t>
      </w:r>
      <w:r w:rsidR="005E2592">
        <w:rPr>
          <w:rFonts w:cs="Arial"/>
          <w:b w:val="0"/>
        </w:rPr>
        <w:tab/>
        <w:t>RP-181636</w:t>
      </w:r>
      <w:r>
        <w:rPr>
          <w:rFonts w:cs="Arial"/>
          <w:b w:val="0"/>
        </w:rPr>
        <w:t xml:space="preserve"> </w:t>
      </w:r>
      <w:r w:rsidR="00E261B1">
        <w:rPr>
          <w:rFonts w:cs="Arial"/>
          <w:b w:val="0"/>
        </w:rPr>
        <w:t xml:space="preserve">– </w:t>
      </w:r>
      <w:r w:rsidR="005E2592">
        <w:rPr>
          <w:rFonts w:cs="Arial"/>
          <w:b w:val="0"/>
        </w:rPr>
        <w:tab/>
      </w:r>
      <w:r w:rsidR="005E2592" w:rsidRPr="005E2592">
        <w:rPr>
          <w:rFonts w:cs="Arial"/>
          <w:b w:val="0"/>
        </w:rPr>
        <w:t>Handling of GERAN and UTRAN work</w:t>
      </w:r>
      <w:r w:rsidR="005E2592">
        <w:rPr>
          <w:rFonts w:cs="Arial"/>
          <w:b w:val="0"/>
        </w:rPr>
        <w:t>, RAN6 Chairman, RAN #81</w:t>
      </w:r>
    </w:p>
    <w:p w14:paraId="6A73EBFE" w14:textId="5D25B250" w:rsidR="00334D3F" w:rsidRDefault="00334D3F" w:rsidP="005E2592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  <w:t xml:space="preserve">R6-180182 – </w:t>
      </w:r>
      <w:r w:rsidRPr="00334D3F">
        <w:rPr>
          <w:rFonts w:cs="Arial"/>
          <w:b w:val="0"/>
        </w:rPr>
        <w:t>Proposed Dates for RAN6 Electronic Agreement Meetings</w:t>
      </w:r>
      <w:r>
        <w:rPr>
          <w:rFonts w:cs="Arial"/>
          <w:b w:val="0"/>
        </w:rPr>
        <w:t>, RAN6 #10</w:t>
      </w:r>
    </w:p>
    <w:p w14:paraId="240F1A27" w14:textId="08F5B71F" w:rsidR="00B13F7D" w:rsidRPr="008F0590" w:rsidRDefault="00B13F7D" w:rsidP="00EE2E75">
      <w:pPr>
        <w:pStyle w:val="Proposal"/>
        <w:numPr>
          <w:ilvl w:val="0"/>
          <w:numId w:val="0"/>
        </w:numPr>
        <w:rPr>
          <w:rFonts w:cs="Arial"/>
          <w:b w:val="0"/>
        </w:rPr>
      </w:pPr>
    </w:p>
    <w:sectPr w:rsidR="00B13F7D" w:rsidRPr="008F0590" w:rsidSect="00A74D97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17F5A" w14:textId="77777777" w:rsidR="00351344" w:rsidRDefault="00351344">
      <w:pPr>
        <w:spacing w:after="0"/>
      </w:pPr>
      <w:r>
        <w:separator/>
      </w:r>
    </w:p>
  </w:endnote>
  <w:endnote w:type="continuationSeparator" w:id="0">
    <w:p w14:paraId="63121ECB" w14:textId="77777777" w:rsidR="00351344" w:rsidRDefault="003513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906969044"/>
      <w:docPartObj>
        <w:docPartGallery w:val="Page Numbers (Bottom of Page)"/>
        <w:docPartUnique/>
      </w:docPartObj>
    </w:sdtPr>
    <w:sdtEndPr>
      <w:rPr>
        <w:b w:val="0"/>
        <w:i w:val="0"/>
        <w:noProof/>
        <w:sz w:val="20"/>
      </w:rPr>
    </w:sdtEndPr>
    <w:sdtContent>
      <w:p w14:paraId="11E7122C" w14:textId="61FCECEB" w:rsidR="00334D3F" w:rsidRPr="00334D3F" w:rsidRDefault="00334D3F">
        <w:pPr>
          <w:pStyle w:val="Footer"/>
          <w:rPr>
            <w:b w:val="0"/>
            <w:i w:val="0"/>
            <w:sz w:val="20"/>
          </w:rPr>
        </w:pPr>
        <w:r w:rsidRPr="00334D3F">
          <w:rPr>
            <w:b w:val="0"/>
            <w:i w:val="0"/>
            <w:noProof w:val="0"/>
            <w:sz w:val="20"/>
          </w:rPr>
          <w:fldChar w:fldCharType="begin"/>
        </w:r>
        <w:r w:rsidRPr="00334D3F">
          <w:rPr>
            <w:b w:val="0"/>
            <w:i w:val="0"/>
            <w:sz w:val="20"/>
          </w:rPr>
          <w:instrText xml:space="preserve"> PAGE   \* MERGEFORMAT </w:instrText>
        </w:r>
        <w:r w:rsidRPr="00334D3F">
          <w:rPr>
            <w:b w:val="0"/>
            <w:i w:val="0"/>
            <w:noProof w:val="0"/>
            <w:sz w:val="20"/>
          </w:rPr>
          <w:fldChar w:fldCharType="separate"/>
        </w:r>
        <w:r w:rsidRPr="00334D3F">
          <w:rPr>
            <w:b w:val="0"/>
            <w:i w:val="0"/>
            <w:sz w:val="20"/>
          </w:rPr>
          <w:t>2</w:t>
        </w:r>
        <w:r w:rsidRPr="00334D3F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B227D" w14:textId="77777777" w:rsidR="00351344" w:rsidRDefault="00351344">
      <w:pPr>
        <w:spacing w:after="0"/>
      </w:pPr>
      <w:r>
        <w:separator/>
      </w:r>
    </w:p>
  </w:footnote>
  <w:footnote w:type="continuationSeparator" w:id="0">
    <w:p w14:paraId="27CF9723" w14:textId="77777777" w:rsidR="00351344" w:rsidRDefault="003513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5BD6281"/>
    <w:multiLevelType w:val="hybridMultilevel"/>
    <w:tmpl w:val="E9528224"/>
    <w:lvl w:ilvl="0" w:tplc="7B4C76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19"/>
  </w:num>
  <w:num w:numId="4">
    <w:abstractNumId w:val="10"/>
  </w:num>
  <w:num w:numId="5">
    <w:abstractNumId w:val="5"/>
  </w:num>
  <w:num w:numId="6">
    <w:abstractNumId w:val="24"/>
  </w:num>
  <w:num w:numId="7">
    <w:abstractNumId w:val="8"/>
  </w:num>
  <w:num w:numId="8">
    <w:abstractNumId w:val="18"/>
  </w:num>
  <w:num w:numId="9">
    <w:abstractNumId w:val="16"/>
  </w:num>
  <w:num w:numId="10">
    <w:abstractNumId w:val="23"/>
  </w:num>
  <w:num w:numId="11">
    <w:abstractNumId w:val="20"/>
  </w:num>
  <w:num w:numId="12">
    <w:abstractNumId w:val="0"/>
  </w:num>
  <w:num w:numId="13">
    <w:abstractNumId w:val="27"/>
  </w:num>
  <w:num w:numId="14">
    <w:abstractNumId w:val="25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26"/>
  </w:num>
  <w:num w:numId="21">
    <w:abstractNumId w:val="17"/>
  </w:num>
  <w:num w:numId="22">
    <w:abstractNumId w:val="34"/>
  </w:num>
  <w:num w:numId="23">
    <w:abstractNumId w:val="21"/>
  </w:num>
  <w:num w:numId="24">
    <w:abstractNumId w:val="29"/>
  </w:num>
  <w:num w:numId="25">
    <w:abstractNumId w:val="3"/>
  </w:num>
  <w:num w:numId="26">
    <w:abstractNumId w:val="32"/>
  </w:num>
  <w:num w:numId="27">
    <w:abstractNumId w:val="14"/>
  </w:num>
  <w:num w:numId="28">
    <w:abstractNumId w:val="15"/>
  </w:num>
  <w:num w:numId="29">
    <w:abstractNumId w:val="33"/>
  </w:num>
  <w:num w:numId="30">
    <w:abstractNumId w:val="22"/>
  </w:num>
  <w:num w:numId="31">
    <w:abstractNumId w:val="35"/>
  </w:num>
  <w:num w:numId="32">
    <w:abstractNumId w:val="13"/>
  </w:num>
  <w:num w:numId="33">
    <w:abstractNumId w:val="4"/>
  </w:num>
  <w:num w:numId="34">
    <w:abstractNumId w:val="12"/>
  </w:num>
  <w:num w:numId="35">
    <w:abstractNumId w:val="11"/>
  </w:num>
  <w:num w:numId="36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022"/>
    <w:rsid w:val="0001447C"/>
    <w:rsid w:val="000152BF"/>
    <w:rsid w:val="00017F23"/>
    <w:rsid w:val="00020CF2"/>
    <w:rsid w:val="00030C4B"/>
    <w:rsid w:val="000313E0"/>
    <w:rsid w:val="000352E6"/>
    <w:rsid w:val="0004010A"/>
    <w:rsid w:val="00050A9C"/>
    <w:rsid w:val="00052481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92"/>
    <w:rsid w:val="00112FAB"/>
    <w:rsid w:val="00113253"/>
    <w:rsid w:val="0011716E"/>
    <w:rsid w:val="001217BA"/>
    <w:rsid w:val="00124267"/>
    <w:rsid w:val="0013096F"/>
    <w:rsid w:val="0013576F"/>
    <w:rsid w:val="00135909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4169"/>
    <w:rsid w:val="00175B86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CC2"/>
    <w:rsid w:val="001C7FB3"/>
    <w:rsid w:val="001D17FA"/>
    <w:rsid w:val="001D2049"/>
    <w:rsid w:val="001D23DC"/>
    <w:rsid w:val="001D659D"/>
    <w:rsid w:val="001E1F5C"/>
    <w:rsid w:val="001E37F3"/>
    <w:rsid w:val="001F65A7"/>
    <w:rsid w:val="00204BB5"/>
    <w:rsid w:val="00204BFD"/>
    <w:rsid w:val="00206855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16EE"/>
    <w:rsid w:val="002A2517"/>
    <w:rsid w:val="002A6E64"/>
    <w:rsid w:val="002B3F42"/>
    <w:rsid w:val="002B5916"/>
    <w:rsid w:val="002D0DEC"/>
    <w:rsid w:val="002D1332"/>
    <w:rsid w:val="002D1FBB"/>
    <w:rsid w:val="002D336F"/>
    <w:rsid w:val="002D67F3"/>
    <w:rsid w:val="002D759E"/>
    <w:rsid w:val="002E400B"/>
    <w:rsid w:val="002E43B0"/>
    <w:rsid w:val="002E4834"/>
    <w:rsid w:val="002E5620"/>
    <w:rsid w:val="002E7D34"/>
    <w:rsid w:val="002F1940"/>
    <w:rsid w:val="002F3478"/>
    <w:rsid w:val="002F415F"/>
    <w:rsid w:val="002F73B4"/>
    <w:rsid w:val="00310651"/>
    <w:rsid w:val="0031139C"/>
    <w:rsid w:val="0031445E"/>
    <w:rsid w:val="00321CF2"/>
    <w:rsid w:val="00326430"/>
    <w:rsid w:val="00327913"/>
    <w:rsid w:val="00327D85"/>
    <w:rsid w:val="003309D9"/>
    <w:rsid w:val="003317CD"/>
    <w:rsid w:val="00334D3F"/>
    <w:rsid w:val="00340CD3"/>
    <w:rsid w:val="00344CD0"/>
    <w:rsid w:val="003452E1"/>
    <w:rsid w:val="00345E50"/>
    <w:rsid w:val="00351344"/>
    <w:rsid w:val="00352575"/>
    <w:rsid w:val="003526B6"/>
    <w:rsid w:val="00357603"/>
    <w:rsid w:val="00363E36"/>
    <w:rsid w:val="00372BDD"/>
    <w:rsid w:val="003833C6"/>
    <w:rsid w:val="00383545"/>
    <w:rsid w:val="003A259F"/>
    <w:rsid w:val="003B1B45"/>
    <w:rsid w:val="003D00A2"/>
    <w:rsid w:val="003D3609"/>
    <w:rsid w:val="003D3F18"/>
    <w:rsid w:val="003F122C"/>
    <w:rsid w:val="003F2D5C"/>
    <w:rsid w:val="003F4968"/>
    <w:rsid w:val="00401F94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5067A"/>
    <w:rsid w:val="00450F7A"/>
    <w:rsid w:val="0045424B"/>
    <w:rsid w:val="00456724"/>
    <w:rsid w:val="00460DA4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7A25"/>
    <w:rsid w:val="004B6AE4"/>
    <w:rsid w:val="004C5723"/>
    <w:rsid w:val="004C747B"/>
    <w:rsid w:val="004D0328"/>
    <w:rsid w:val="004D70E3"/>
    <w:rsid w:val="004E1420"/>
    <w:rsid w:val="004E3939"/>
    <w:rsid w:val="004E7B33"/>
    <w:rsid w:val="004F074B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720F2"/>
    <w:rsid w:val="005727FD"/>
    <w:rsid w:val="005766C5"/>
    <w:rsid w:val="00595F81"/>
    <w:rsid w:val="00597648"/>
    <w:rsid w:val="005A0A96"/>
    <w:rsid w:val="005A1B8E"/>
    <w:rsid w:val="005A6AC0"/>
    <w:rsid w:val="005A7FAB"/>
    <w:rsid w:val="005B66C2"/>
    <w:rsid w:val="005C32E8"/>
    <w:rsid w:val="005C54FF"/>
    <w:rsid w:val="005D0DA1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21FBD"/>
    <w:rsid w:val="00626186"/>
    <w:rsid w:val="00626C7C"/>
    <w:rsid w:val="0062790C"/>
    <w:rsid w:val="00627F5D"/>
    <w:rsid w:val="00631C3B"/>
    <w:rsid w:val="006333E8"/>
    <w:rsid w:val="00633451"/>
    <w:rsid w:val="006474D2"/>
    <w:rsid w:val="00655AD0"/>
    <w:rsid w:val="006601E9"/>
    <w:rsid w:val="0066394A"/>
    <w:rsid w:val="006670BE"/>
    <w:rsid w:val="006675FF"/>
    <w:rsid w:val="006A0E2B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1343"/>
    <w:rsid w:val="006E2882"/>
    <w:rsid w:val="006E7CFD"/>
    <w:rsid w:val="00700BA4"/>
    <w:rsid w:val="00700F43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375F"/>
    <w:rsid w:val="007677F9"/>
    <w:rsid w:val="00772BFF"/>
    <w:rsid w:val="00775600"/>
    <w:rsid w:val="00784147"/>
    <w:rsid w:val="00784643"/>
    <w:rsid w:val="0078580F"/>
    <w:rsid w:val="00797EBC"/>
    <w:rsid w:val="007A1A21"/>
    <w:rsid w:val="007A5112"/>
    <w:rsid w:val="007A6525"/>
    <w:rsid w:val="007B50C0"/>
    <w:rsid w:val="007B65EC"/>
    <w:rsid w:val="007C0072"/>
    <w:rsid w:val="007C0C9B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112E4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62019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4A8"/>
    <w:rsid w:val="008B19ED"/>
    <w:rsid w:val="008B3AE0"/>
    <w:rsid w:val="008B3CEC"/>
    <w:rsid w:val="008B4305"/>
    <w:rsid w:val="008B4CBF"/>
    <w:rsid w:val="008C3F15"/>
    <w:rsid w:val="008C49E9"/>
    <w:rsid w:val="008C5330"/>
    <w:rsid w:val="008C7D04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297C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91D2C"/>
    <w:rsid w:val="0099492B"/>
    <w:rsid w:val="0099577A"/>
    <w:rsid w:val="0099585E"/>
    <w:rsid w:val="00995F6C"/>
    <w:rsid w:val="0099764C"/>
    <w:rsid w:val="009B4D11"/>
    <w:rsid w:val="009B4E0F"/>
    <w:rsid w:val="009C28DA"/>
    <w:rsid w:val="009C7377"/>
    <w:rsid w:val="009C7DD3"/>
    <w:rsid w:val="009D401B"/>
    <w:rsid w:val="009D4C05"/>
    <w:rsid w:val="009E7503"/>
    <w:rsid w:val="009F0E33"/>
    <w:rsid w:val="009F13C5"/>
    <w:rsid w:val="009F413B"/>
    <w:rsid w:val="00A01538"/>
    <w:rsid w:val="00A17871"/>
    <w:rsid w:val="00A212FC"/>
    <w:rsid w:val="00A21E8F"/>
    <w:rsid w:val="00A22833"/>
    <w:rsid w:val="00A33BB9"/>
    <w:rsid w:val="00A3450B"/>
    <w:rsid w:val="00A45D1F"/>
    <w:rsid w:val="00A52AAE"/>
    <w:rsid w:val="00A60AFE"/>
    <w:rsid w:val="00A63BB8"/>
    <w:rsid w:val="00A71DA7"/>
    <w:rsid w:val="00A74D97"/>
    <w:rsid w:val="00A82070"/>
    <w:rsid w:val="00A832D2"/>
    <w:rsid w:val="00A92389"/>
    <w:rsid w:val="00A9473B"/>
    <w:rsid w:val="00AA7227"/>
    <w:rsid w:val="00AB2898"/>
    <w:rsid w:val="00AB49DB"/>
    <w:rsid w:val="00AD7D46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503"/>
    <w:rsid w:val="00B37843"/>
    <w:rsid w:val="00B56796"/>
    <w:rsid w:val="00B600C6"/>
    <w:rsid w:val="00B62509"/>
    <w:rsid w:val="00B65F65"/>
    <w:rsid w:val="00B66FFE"/>
    <w:rsid w:val="00B70372"/>
    <w:rsid w:val="00B71258"/>
    <w:rsid w:val="00B72D91"/>
    <w:rsid w:val="00B7450A"/>
    <w:rsid w:val="00B74EE7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E205F"/>
    <w:rsid w:val="00BE4549"/>
    <w:rsid w:val="00BF08AD"/>
    <w:rsid w:val="00BF7EA2"/>
    <w:rsid w:val="00C00D63"/>
    <w:rsid w:val="00C0564F"/>
    <w:rsid w:val="00C177C2"/>
    <w:rsid w:val="00C238FF"/>
    <w:rsid w:val="00C3139A"/>
    <w:rsid w:val="00C42BC7"/>
    <w:rsid w:val="00C4396A"/>
    <w:rsid w:val="00C462C3"/>
    <w:rsid w:val="00C46E8E"/>
    <w:rsid w:val="00C54B97"/>
    <w:rsid w:val="00C5599A"/>
    <w:rsid w:val="00C61AD8"/>
    <w:rsid w:val="00C631D9"/>
    <w:rsid w:val="00C65E93"/>
    <w:rsid w:val="00C77A3A"/>
    <w:rsid w:val="00C80902"/>
    <w:rsid w:val="00C82985"/>
    <w:rsid w:val="00C85889"/>
    <w:rsid w:val="00C8771B"/>
    <w:rsid w:val="00C90119"/>
    <w:rsid w:val="00C914A2"/>
    <w:rsid w:val="00CA4714"/>
    <w:rsid w:val="00CA5414"/>
    <w:rsid w:val="00CB078B"/>
    <w:rsid w:val="00CB35B0"/>
    <w:rsid w:val="00CD26AA"/>
    <w:rsid w:val="00CE1A10"/>
    <w:rsid w:val="00CF237F"/>
    <w:rsid w:val="00CF37CD"/>
    <w:rsid w:val="00D00F71"/>
    <w:rsid w:val="00D14AB9"/>
    <w:rsid w:val="00D15DA1"/>
    <w:rsid w:val="00D208D0"/>
    <w:rsid w:val="00D2125C"/>
    <w:rsid w:val="00D246B1"/>
    <w:rsid w:val="00D313F6"/>
    <w:rsid w:val="00D34E5C"/>
    <w:rsid w:val="00D358CA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A05E2"/>
    <w:rsid w:val="00DA0E89"/>
    <w:rsid w:val="00DA2AF7"/>
    <w:rsid w:val="00DA5807"/>
    <w:rsid w:val="00DA78ED"/>
    <w:rsid w:val="00DB0E08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3692"/>
    <w:rsid w:val="00E36DE8"/>
    <w:rsid w:val="00E4604F"/>
    <w:rsid w:val="00E472C2"/>
    <w:rsid w:val="00E53C01"/>
    <w:rsid w:val="00E56678"/>
    <w:rsid w:val="00E620E4"/>
    <w:rsid w:val="00E6439E"/>
    <w:rsid w:val="00E65FF0"/>
    <w:rsid w:val="00E668CE"/>
    <w:rsid w:val="00E70607"/>
    <w:rsid w:val="00E70734"/>
    <w:rsid w:val="00E75239"/>
    <w:rsid w:val="00E81784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E2E75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3145"/>
    <w:rsid w:val="00F55B65"/>
    <w:rsid w:val="00F567B5"/>
    <w:rsid w:val="00F60DFE"/>
    <w:rsid w:val="00F613A2"/>
    <w:rsid w:val="00F672D3"/>
    <w:rsid w:val="00F71D41"/>
    <w:rsid w:val="00F733C6"/>
    <w:rsid w:val="00F75D62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806"/>
    <w:rsid w:val="00FE1D75"/>
    <w:rsid w:val="00FE3FA2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232FF-BBB9-406F-A7B7-945833C8C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985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doc</vt:lpstr>
    </vt:vector>
  </TitlesOfParts>
  <Company>ETSI Sophia Antipolis</Company>
  <LinksUpToDate>false</LinksUpToDate>
  <CharactersWithSpaces>4581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doc</dc:title>
  <dc:creator>J. Hofmann (Nokia)</dc:creator>
  <cp:lastModifiedBy>J. Hofmann (Nokia)</cp:lastModifiedBy>
  <cp:revision>10</cp:revision>
  <cp:lastPrinted>2002-04-23T08:10:00Z</cp:lastPrinted>
  <dcterms:created xsi:type="dcterms:W3CDTF">2019-06-18T12:03:00Z</dcterms:created>
  <dcterms:modified xsi:type="dcterms:W3CDTF">2019-08-02T15:35:00Z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